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5000" w:type="pct"/>
        <w:tblLayout w:type="fixed"/>
        <w:tblCellMar>
          <w:left w:w="0" w:type="dxa"/>
          <w:right w:w="0" w:type="dxa"/>
        </w:tblCellMar>
        <w:tblLook w:val="04A0" w:firstRow="1" w:lastRow="0" w:firstColumn="1" w:lastColumn="0" w:noHBand="0" w:noVBand="1"/>
      </w:tblPr>
      <w:tblGrid>
        <w:gridCol w:w="4251"/>
        <w:gridCol w:w="2890"/>
        <w:gridCol w:w="543"/>
        <w:gridCol w:w="543"/>
        <w:gridCol w:w="543"/>
        <w:gridCol w:w="528"/>
      </w:tblGrid>
      <w:tr w:rsidR="00D733B5" w:rsidRPr="00B001F9" w14:paraId="088DFCDC" w14:textId="77777777" w:rsidTr="009E2EF5">
        <w:trPr>
          <w:trHeight w:hRule="exact" w:val="2130"/>
        </w:trPr>
        <w:tc>
          <w:tcPr>
            <w:tcW w:w="3839" w:type="pct"/>
            <w:gridSpan w:val="2"/>
            <w:tcBorders>
              <w:bottom w:val="dashed" w:sz="4" w:space="0" w:color="A19589"/>
            </w:tcBorders>
          </w:tcPr>
          <w:sdt>
            <w:sdtPr>
              <w:alias w:val="Translations.Memo"/>
              <w:tag w:val="{&quot;templafy&quot;:{&quot;id&quot;:&quot;16013655-9678-4d01-a830-27564667c70a&quot;}}"/>
              <w:id w:val="-764765315"/>
              <w:placeholder>
                <w:docPart w:val="D9D575DC1FFB46EC844439BE4358B633"/>
              </w:placeholder>
            </w:sdtPr>
            <w:sdtEndPr/>
            <w:sdtContent>
              <w:p w14:paraId="1B5C709A" w14:textId="302E4EB1" w:rsidR="00104BF1" w:rsidRDefault="00DF4745">
                <w:pPr>
                  <w:pStyle w:val="xHovedOverskrift"/>
                </w:pPr>
                <w:r>
                  <w:t>Prosjektn</w:t>
                </w:r>
                <w:r w:rsidR="007E629F">
                  <w:t>otat</w:t>
                </w:r>
              </w:p>
            </w:sdtContent>
          </w:sdt>
          <w:sdt>
            <w:sdtPr>
              <w:alias w:val="Form.Title"/>
              <w:tag w:val="{&quot;templafy&quot;:{&quot;id&quot;:&quot;ab6c1433-3dd9-4687-95a7-a46527c295a8&quot;}}"/>
              <w:id w:val="938259132"/>
              <w:placeholder>
                <w:docPart w:val="52C19B59D5454EDF8F3A244B218E9D98"/>
              </w:placeholder>
            </w:sdtPr>
            <w:sdtEndPr>
              <w:rPr>
                <w:sz w:val="36"/>
                <w:szCs w:val="36"/>
              </w:rPr>
            </w:sdtEndPr>
            <w:sdtContent>
              <w:p w14:paraId="445875FF" w14:textId="69E0F988" w:rsidR="00104BF1" w:rsidRPr="00DF4745" w:rsidRDefault="00DF4745">
                <w:pPr>
                  <w:pStyle w:val="xNotatOverskrift"/>
                  <w:rPr>
                    <w:sz w:val="36"/>
                    <w:szCs w:val="36"/>
                  </w:rPr>
                </w:pPr>
                <w:r w:rsidRPr="00DF4745">
                  <w:rPr>
                    <w:sz w:val="36"/>
                    <w:szCs w:val="36"/>
                  </w:rPr>
                  <w:t>Design</w:t>
                </w:r>
                <w:r w:rsidR="003F10CD">
                  <w:rPr>
                    <w:sz w:val="36"/>
                    <w:szCs w:val="36"/>
                  </w:rPr>
                  <w:t xml:space="preserve"> </w:t>
                </w:r>
                <w:r w:rsidRPr="00DF4745">
                  <w:rPr>
                    <w:sz w:val="36"/>
                    <w:szCs w:val="36"/>
                  </w:rPr>
                  <w:t xml:space="preserve">KB pilar </w:t>
                </w:r>
                <w:r w:rsidR="001771F9">
                  <w:rPr>
                    <w:sz w:val="36"/>
                    <w:szCs w:val="36"/>
                  </w:rPr>
                  <w:t>6, 10, 12, 13, 16, 17, 20</w:t>
                </w:r>
                <w:r w:rsidR="00863E4A">
                  <w:rPr>
                    <w:sz w:val="36"/>
                    <w:szCs w:val="36"/>
                  </w:rPr>
                  <w:t>, 23, 24, 25 og 28</w:t>
                </w:r>
                <w:r w:rsidR="00182604">
                  <w:rPr>
                    <w:sz w:val="36"/>
                    <w:szCs w:val="36"/>
                  </w:rPr>
                  <w:t xml:space="preserve">. </w:t>
                </w:r>
                <w:r w:rsidRPr="00DF4745">
                  <w:rPr>
                    <w:sz w:val="36"/>
                    <w:szCs w:val="36"/>
                  </w:rPr>
                  <w:t>Skattørsund bru sommeren 202</w:t>
                </w:r>
                <w:r w:rsidR="00182604">
                  <w:rPr>
                    <w:sz w:val="36"/>
                    <w:szCs w:val="36"/>
                  </w:rPr>
                  <w:t>6</w:t>
                </w:r>
              </w:p>
            </w:sdtContent>
          </w:sdt>
          <w:p w14:paraId="10B39E5E" w14:textId="77777777" w:rsidR="00D733B5" w:rsidRPr="004D1B18" w:rsidRDefault="00D733B5" w:rsidP="00B65F9D"/>
        </w:tc>
        <w:tc>
          <w:tcPr>
            <w:tcW w:w="1161" w:type="pct"/>
            <w:gridSpan w:val="4"/>
            <w:tcBorders>
              <w:bottom w:val="dashed" w:sz="4" w:space="0" w:color="A19589"/>
            </w:tcBorders>
          </w:tcPr>
          <w:p w14:paraId="55CF30BF" w14:textId="77777777" w:rsidR="00D733B5" w:rsidRPr="004D1B18" w:rsidRDefault="00D733B5" w:rsidP="00A95ACA">
            <w:pPr>
              <w:tabs>
                <w:tab w:val="clear" w:pos="284"/>
              </w:tabs>
              <w:spacing w:before="0"/>
            </w:pPr>
          </w:p>
        </w:tc>
      </w:tr>
      <w:tr w:rsidR="00AB2488" w:rsidRPr="00D35825" w14:paraId="36CFEFDC" w14:textId="77777777" w:rsidTr="009E2EF5">
        <w:trPr>
          <w:cantSplit/>
          <w:trHeight w:val="1134"/>
        </w:trPr>
        <w:tc>
          <w:tcPr>
            <w:tcW w:w="3839" w:type="pct"/>
            <w:gridSpan w:val="2"/>
            <w:tcBorders>
              <w:top w:val="dashed" w:sz="4" w:space="0" w:color="A19589"/>
              <w:bottom w:val="dashed" w:sz="4" w:space="0" w:color="A19589"/>
            </w:tcBorders>
          </w:tcPr>
          <w:sdt>
            <w:sdtPr>
              <w:rPr>
                <w:caps/>
              </w:rPr>
              <w:alias w:val="Translations.PersonResponsible"/>
              <w:tag w:val="{&quot;templafy&quot;:{&quot;id&quot;:&quot;29058ae0-d702-4b07-9283-dd9d40ce5fd0&quot;}}"/>
              <w:id w:val="1694877724"/>
              <w:placeholder>
                <w:docPart w:val="D9D575DC1FFB46EC844439BE4358B633"/>
              </w:placeholder>
            </w:sdtPr>
            <w:sdtEndPr/>
            <w:sdtContent>
              <w:p w14:paraId="4A2A45DC" w14:textId="77777777" w:rsidR="00104BF1" w:rsidRDefault="007E629F">
                <w:pPr>
                  <w:pStyle w:val="xSkjemaTittel"/>
                  <w:rPr>
                    <w:caps/>
                  </w:rPr>
                </w:pPr>
                <w:r>
                  <w:rPr>
                    <w:caps/>
                  </w:rPr>
                  <w:t>Saksbehandler / forfatter</w:t>
                </w:r>
              </w:p>
            </w:sdtContent>
          </w:sdt>
          <w:bookmarkStart w:id="0" w:name="BookmarkBrevnavn" w:displacedByCustomXml="next"/>
          <w:bookmarkEnd w:id="0" w:displacedByCustomXml="next"/>
          <w:sdt>
            <w:sdtPr>
              <w:rPr>
                <w:noProof/>
              </w:rPr>
              <w:alias w:val="UserProfile.Name"/>
              <w:tag w:val="{&quot;templafy&quot;:{&quot;id&quot;:&quot;e57160b4-91fe-4a31-a3d9-f9921f0bef2e&quot;}}"/>
              <w:id w:val="1566757649"/>
              <w:placeholder>
                <w:docPart w:val="5BD2DB6995A84D32802F6CF86E15483F"/>
              </w:placeholder>
            </w:sdtPr>
            <w:sdtEndPr/>
            <w:sdtContent>
              <w:p w14:paraId="52C6DCC4" w14:textId="77777777" w:rsidR="00104BF1" w:rsidRDefault="007E629F">
                <w:pPr>
                  <w:pStyle w:val="xSkjemaTekst"/>
                  <w:rPr>
                    <w:noProof/>
                  </w:rPr>
                </w:pPr>
                <w:r>
                  <w:t>Roy Antonsen</w:t>
                </w:r>
              </w:p>
            </w:sdtContent>
          </w:sdt>
          <w:p w14:paraId="32102EDC" w14:textId="77777777" w:rsidR="005A3644" w:rsidRPr="004D1B18" w:rsidRDefault="005A3644" w:rsidP="00FC2851">
            <w:pPr>
              <w:pStyle w:val="xSkjemaTekst"/>
            </w:pPr>
          </w:p>
          <w:p w14:paraId="31E277BA" w14:textId="77777777" w:rsidR="005A3644" w:rsidRPr="004D1B18" w:rsidRDefault="005A3644" w:rsidP="00FC2851">
            <w:pPr>
              <w:pStyle w:val="xSkjemaTekst"/>
            </w:pPr>
          </w:p>
          <w:p w14:paraId="5817F130" w14:textId="77777777" w:rsidR="00FC2851" w:rsidRPr="004D1B18" w:rsidRDefault="00FC2851" w:rsidP="00FC2851">
            <w:pPr>
              <w:pStyle w:val="xSkjemaTekst"/>
            </w:pPr>
          </w:p>
          <w:p w14:paraId="298C9761" w14:textId="77777777" w:rsidR="00AB2488" w:rsidRPr="004D1B18" w:rsidRDefault="00AB2488" w:rsidP="005A3644">
            <w:pPr>
              <w:pStyle w:val="xSkjemaTittel"/>
            </w:pPr>
          </w:p>
        </w:tc>
        <w:tc>
          <w:tcPr>
            <w:tcW w:w="292" w:type="pct"/>
            <w:tcBorders>
              <w:top w:val="dashed" w:sz="4" w:space="0" w:color="A19589"/>
              <w:bottom w:val="dashed" w:sz="4" w:space="0" w:color="A19589"/>
            </w:tcBorders>
            <w:textDirection w:val="btLr"/>
            <w:vAlign w:val="center"/>
          </w:tcPr>
          <w:sdt>
            <w:sdtPr>
              <w:rPr>
                <w:rFonts w:eastAsia="Calibri"/>
              </w:rPr>
              <w:alias w:val="Translations.ForYourAttention"/>
              <w:tag w:val="{&quot;templafy&quot;:{&quot;id&quot;:&quot;99aefb22-bb82-4609-baae-a414006702b6&quot;}}"/>
              <w:id w:val="1952972496"/>
              <w:placeholder>
                <w:docPart w:val="D9D575DC1FFB46EC844439BE4358B633"/>
              </w:placeholder>
            </w:sdtPr>
            <w:sdtEndPr/>
            <w:sdtContent>
              <w:p w14:paraId="11982F05" w14:textId="77777777" w:rsidR="00104BF1" w:rsidRDefault="007E629F">
                <w:pPr>
                  <w:pStyle w:val="xSkjemaTittel"/>
                  <w:ind w:left="113" w:right="113"/>
                  <w:rPr>
                    <w:rFonts w:eastAsia="Calibri"/>
                  </w:rPr>
                </w:pPr>
                <w:r>
                  <w:rPr>
                    <w:rFonts w:eastAsia="Calibri"/>
                  </w:rPr>
                  <w:t>Behandling</w:t>
                </w:r>
              </w:p>
            </w:sdtContent>
          </w:sdt>
        </w:tc>
        <w:tc>
          <w:tcPr>
            <w:tcW w:w="292" w:type="pct"/>
            <w:tcBorders>
              <w:top w:val="dashed" w:sz="4" w:space="0" w:color="A19589"/>
              <w:bottom w:val="dashed" w:sz="4" w:space="0" w:color="A19589"/>
            </w:tcBorders>
            <w:textDirection w:val="btLr"/>
            <w:vAlign w:val="center"/>
          </w:tcPr>
          <w:sdt>
            <w:sdtPr>
              <w:rPr>
                <w:rFonts w:eastAsia="Calibri"/>
              </w:rPr>
              <w:alias w:val="Translations.CommentsInvited"/>
              <w:tag w:val="{&quot;templafy&quot;:{&quot;id&quot;:&quot;1d068816-a269-452a-802e-910de53cb279&quot;}}"/>
              <w:id w:val="-456024573"/>
              <w:placeholder>
                <w:docPart w:val="D9D575DC1FFB46EC844439BE4358B633"/>
              </w:placeholder>
            </w:sdtPr>
            <w:sdtEndPr/>
            <w:sdtContent>
              <w:p w14:paraId="165090EF" w14:textId="77777777" w:rsidR="00104BF1" w:rsidRDefault="007E629F">
                <w:pPr>
                  <w:pStyle w:val="xSkjemaTittel"/>
                  <w:ind w:left="113" w:right="113"/>
                  <w:rPr>
                    <w:rFonts w:eastAsia="Calibri"/>
                  </w:rPr>
                </w:pPr>
                <w:r>
                  <w:rPr>
                    <w:rFonts w:eastAsia="Calibri"/>
                  </w:rPr>
                  <w:t>Uttalelse</w:t>
                </w:r>
              </w:p>
            </w:sdtContent>
          </w:sdt>
        </w:tc>
        <w:tc>
          <w:tcPr>
            <w:tcW w:w="292" w:type="pct"/>
            <w:tcBorders>
              <w:top w:val="dashed" w:sz="4" w:space="0" w:color="A19589"/>
              <w:bottom w:val="dashed" w:sz="4" w:space="0" w:color="A19589"/>
            </w:tcBorders>
            <w:textDirection w:val="btLr"/>
            <w:vAlign w:val="center"/>
          </w:tcPr>
          <w:sdt>
            <w:sdtPr>
              <w:rPr>
                <w:rFonts w:eastAsia="Calibri"/>
              </w:rPr>
              <w:alias w:val="Translations.FYI"/>
              <w:tag w:val="{&quot;templafy&quot;:{&quot;id&quot;:&quot;556604bf-1696-48ec-8dc3-4432951729c6&quot;}}"/>
              <w:id w:val="931555394"/>
              <w:placeholder>
                <w:docPart w:val="D9D575DC1FFB46EC844439BE4358B633"/>
              </w:placeholder>
            </w:sdtPr>
            <w:sdtEndPr/>
            <w:sdtContent>
              <w:p w14:paraId="2BD4EA8E" w14:textId="77777777" w:rsidR="00104BF1" w:rsidRDefault="007E629F">
                <w:pPr>
                  <w:pStyle w:val="xSkjemaTittel"/>
                  <w:ind w:left="113" w:right="113"/>
                  <w:rPr>
                    <w:rFonts w:eastAsia="Calibri"/>
                  </w:rPr>
                </w:pPr>
                <w:r>
                  <w:rPr>
                    <w:rFonts w:eastAsia="Calibri"/>
                  </w:rPr>
                  <w:t>Orientering</w:t>
                </w:r>
              </w:p>
            </w:sdtContent>
          </w:sdt>
        </w:tc>
        <w:tc>
          <w:tcPr>
            <w:tcW w:w="286" w:type="pct"/>
            <w:tcBorders>
              <w:top w:val="dashed" w:sz="4" w:space="0" w:color="A19589"/>
              <w:bottom w:val="dashed" w:sz="4" w:space="0" w:color="A19589"/>
            </w:tcBorders>
            <w:textDirection w:val="btLr"/>
            <w:vAlign w:val="center"/>
          </w:tcPr>
          <w:sdt>
            <w:sdtPr>
              <w:rPr>
                <w:rFonts w:eastAsia="Calibri"/>
              </w:rPr>
              <w:alias w:val="Translations.AsAgreed"/>
              <w:tag w:val="{&quot;templafy&quot;:{&quot;id&quot;:&quot;64a78213-1f8b-4e59-a5a4-c170505c235a&quot;}}"/>
              <w:id w:val="-4600801"/>
              <w:placeholder>
                <w:docPart w:val="D9D575DC1FFB46EC844439BE4358B633"/>
              </w:placeholder>
            </w:sdtPr>
            <w:sdtEndPr/>
            <w:sdtContent>
              <w:p w14:paraId="2237193D" w14:textId="77777777" w:rsidR="00104BF1" w:rsidRDefault="007E629F">
                <w:pPr>
                  <w:pStyle w:val="xSkjemaTittel"/>
                  <w:ind w:left="113" w:right="113"/>
                  <w:rPr>
                    <w:rFonts w:eastAsia="Calibri"/>
                  </w:rPr>
                </w:pPr>
                <w:r>
                  <w:rPr>
                    <w:rFonts w:eastAsia="Calibri"/>
                  </w:rPr>
                  <w:t>Etter avtale</w:t>
                </w:r>
              </w:p>
            </w:sdtContent>
          </w:sdt>
        </w:tc>
      </w:tr>
      <w:tr w:rsidR="00AB2488" w:rsidRPr="00D35825" w14:paraId="7790DACD" w14:textId="77777777" w:rsidTr="009E2EF5">
        <w:trPr>
          <w:trHeight w:hRule="exact" w:val="332"/>
        </w:trPr>
        <w:tc>
          <w:tcPr>
            <w:tcW w:w="3839" w:type="pct"/>
            <w:gridSpan w:val="2"/>
            <w:tcBorders>
              <w:top w:val="dashed" w:sz="4" w:space="0" w:color="A19589"/>
              <w:bottom w:val="nil"/>
            </w:tcBorders>
            <w:vAlign w:val="center"/>
          </w:tcPr>
          <w:sdt>
            <w:sdtPr>
              <w:rPr>
                <w:caps/>
              </w:rPr>
              <w:alias w:val="Translations.DistributionMemo"/>
              <w:tag w:val="{&quot;templafy&quot;:{&quot;id&quot;:&quot;293fa593-0f26-4932-b74e-dbc2fa2e00a4&quot;}}"/>
              <w:id w:val="1129051746"/>
              <w:placeholder>
                <w:docPart w:val="D9D575DC1FFB46EC844439BE4358B633"/>
              </w:placeholder>
            </w:sdtPr>
            <w:sdtEndPr/>
            <w:sdtContent>
              <w:p w14:paraId="62319553" w14:textId="77777777" w:rsidR="00104BF1" w:rsidRDefault="007E629F">
                <w:pPr>
                  <w:pStyle w:val="xSkjemaTittel"/>
                  <w:rPr>
                    <w:caps/>
                  </w:rPr>
                </w:pPr>
                <w:r>
                  <w:rPr>
                    <w:caps/>
                  </w:rPr>
                  <w:t>Går til</w:t>
                </w:r>
              </w:p>
            </w:sdtContent>
          </w:sdt>
        </w:tc>
        <w:tc>
          <w:tcPr>
            <w:tcW w:w="292" w:type="pct"/>
            <w:tcBorders>
              <w:top w:val="dashed" w:sz="4" w:space="0" w:color="A19589"/>
              <w:bottom w:val="nil"/>
            </w:tcBorders>
            <w:vAlign w:val="center"/>
          </w:tcPr>
          <w:p w14:paraId="233A7928" w14:textId="4A148B11" w:rsidR="00610027" w:rsidRPr="00610027" w:rsidRDefault="00DF4745" w:rsidP="003225A2">
            <w:pPr>
              <w:pStyle w:val="xSkjemaTekst"/>
              <w:jc w:val="center"/>
              <w:rPr>
                <w:rFonts w:eastAsia="Calibri"/>
                <w:bCs w:val="0"/>
              </w:rPr>
            </w:pPr>
            <w:proofErr w:type="spellStart"/>
            <w:r>
              <w:rPr>
                <w:rFonts w:eastAsia="Calibri"/>
                <w:bCs w:val="0"/>
              </w:rPr>
              <w:t>X</w:t>
            </w:r>
            <w:proofErr w:type="spellEnd"/>
          </w:p>
        </w:tc>
        <w:tc>
          <w:tcPr>
            <w:tcW w:w="292" w:type="pct"/>
            <w:tcBorders>
              <w:top w:val="dashed" w:sz="4" w:space="0" w:color="A19589"/>
              <w:bottom w:val="nil"/>
            </w:tcBorders>
            <w:vAlign w:val="center"/>
          </w:tcPr>
          <w:p w14:paraId="1546AB81" w14:textId="77777777" w:rsidR="00610027" w:rsidRPr="00610027" w:rsidRDefault="00610027" w:rsidP="003225A2">
            <w:pPr>
              <w:pStyle w:val="xSkjemaTekst"/>
              <w:jc w:val="center"/>
              <w:rPr>
                <w:rFonts w:eastAsia="Calibri"/>
                <w:bCs w:val="0"/>
              </w:rPr>
            </w:pPr>
          </w:p>
        </w:tc>
        <w:tc>
          <w:tcPr>
            <w:tcW w:w="292" w:type="pct"/>
            <w:tcBorders>
              <w:top w:val="dashed" w:sz="4" w:space="0" w:color="A19589"/>
              <w:bottom w:val="nil"/>
            </w:tcBorders>
            <w:vAlign w:val="center"/>
          </w:tcPr>
          <w:p w14:paraId="532E41A3" w14:textId="77777777" w:rsidR="00610027" w:rsidRPr="00610027" w:rsidRDefault="00610027" w:rsidP="003225A2">
            <w:pPr>
              <w:pStyle w:val="xSkjemaTekst"/>
              <w:jc w:val="center"/>
              <w:rPr>
                <w:rFonts w:eastAsia="Calibri"/>
                <w:bCs w:val="0"/>
              </w:rPr>
            </w:pPr>
          </w:p>
        </w:tc>
        <w:tc>
          <w:tcPr>
            <w:tcW w:w="286" w:type="pct"/>
            <w:tcBorders>
              <w:top w:val="dashed" w:sz="4" w:space="0" w:color="A19589"/>
              <w:bottom w:val="nil"/>
            </w:tcBorders>
            <w:vAlign w:val="center"/>
          </w:tcPr>
          <w:p w14:paraId="3098F8E3" w14:textId="77777777" w:rsidR="00610027" w:rsidRPr="00610027" w:rsidRDefault="00610027" w:rsidP="003225A2">
            <w:pPr>
              <w:pStyle w:val="xSkjemaTekst"/>
              <w:jc w:val="center"/>
              <w:rPr>
                <w:rFonts w:eastAsia="Calibri"/>
                <w:bCs w:val="0"/>
              </w:rPr>
            </w:pPr>
          </w:p>
        </w:tc>
      </w:tr>
      <w:tr w:rsidR="003E5C07" w:rsidRPr="00D35825" w14:paraId="300EA854" w14:textId="77777777" w:rsidTr="009E2EF5">
        <w:trPr>
          <w:trHeight w:hRule="exact" w:val="288"/>
        </w:trPr>
        <w:tc>
          <w:tcPr>
            <w:tcW w:w="3839" w:type="pct"/>
            <w:gridSpan w:val="2"/>
            <w:tcBorders>
              <w:top w:val="nil"/>
              <w:bottom w:val="nil"/>
            </w:tcBorders>
            <w:shd w:val="clear" w:color="auto" w:fill="F2F2F2" w:themeFill="background1" w:themeFillShade="F2"/>
            <w:vAlign w:val="center"/>
          </w:tcPr>
          <w:p w14:paraId="0B26EF79" w14:textId="212AC1F6" w:rsidR="003E5C07" w:rsidRDefault="00DF4745" w:rsidP="00753D7B">
            <w:pPr>
              <w:pStyle w:val="xSkjemaTekst"/>
            </w:pPr>
            <w:bookmarkStart w:id="1" w:name="Bookmark2Brevnavn"/>
            <w:bookmarkEnd w:id="1"/>
            <w:r>
              <w:t>Bjarne Ryvoll, Troms fylkeskommune</w:t>
            </w:r>
          </w:p>
        </w:tc>
        <w:tc>
          <w:tcPr>
            <w:tcW w:w="292" w:type="pct"/>
            <w:tcBorders>
              <w:top w:val="nil"/>
              <w:bottom w:val="nil"/>
            </w:tcBorders>
            <w:shd w:val="clear" w:color="auto" w:fill="F2F2F2" w:themeFill="background1" w:themeFillShade="F2"/>
            <w:vAlign w:val="center"/>
          </w:tcPr>
          <w:p w14:paraId="6FBDB851" w14:textId="1127F3EE" w:rsidR="003E5C07" w:rsidRDefault="00DF4745" w:rsidP="003225A2">
            <w:pPr>
              <w:pStyle w:val="xSkjemaTekst"/>
              <w:jc w:val="center"/>
              <w:rPr>
                <w:rFonts w:eastAsia="Calibri"/>
              </w:rPr>
            </w:pPr>
            <w:proofErr w:type="spellStart"/>
            <w:r>
              <w:rPr>
                <w:rFonts w:eastAsia="Calibri"/>
              </w:rPr>
              <w:t>X</w:t>
            </w:r>
            <w:proofErr w:type="spellEnd"/>
          </w:p>
        </w:tc>
        <w:tc>
          <w:tcPr>
            <w:tcW w:w="292" w:type="pct"/>
            <w:tcBorders>
              <w:top w:val="nil"/>
              <w:bottom w:val="nil"/>
            </w:tcBorders>
            <w:shd w:val="clear" w:color="auto" w:fill="F2F2F2" w:themeFill="background1" w:themeFillShade="F2"/>
            <w:vAlign w:val="center"/>
          </w:tcPr>
          <w:p w14:paraId="5C54E094" w14:textId="77777777" w:rsidR="003E5C07" w:rsidRDefault="003E5C07" w:rsidP="003225A2">
            <w:pPr>
              <w:pStyle w:val="xSkjemaTekst"/>
              <w:jc w:val="center"/>
              <w:rPr>
                <w:rFonts w:eastAsia="Calibri"/>
              </w:rPr>
            </w:pPr>
          </w:p>
        </w:tc>
        <w:tc>
          <w:tcPr>
            <w:tcW w:w="292" w:type="pct"/>
            <w:tcBorders>
              <w:top w:val="nil"/>
              <w:bottom w:val="nil"/>
            </w:tcBorders>
            <w:shd w:val="clear" w:color="auto" w:fill="F2F2F2" w:themeFill="background1" w:themeFillShade="F2"/>
            <w:vAlign w:val="center"/>
          </w:tcPr>
          <w:p w14:paraId="3F386FFF" w14:textId="77777777" w:rsidR="003E5C07" w:rsidRDefault="003E5C07" w:rsidP="003225A2">
            <w:pPr>
              <w:pStyle w:val="xSkjemaTekst"/>
              <w:jc w:val="center"/>
              <w:rPr>
                <w:rFonts w:eastAsia="Calibri"/>
              </w:rPr>
            </w:pPr>
          </w:p>
        </w:tc>
        <w:tc>
          <w:tcPr>
            <w:tcW w:w="286" w:type="pct"/>
            <w:tcBorders>
              <w:top w:val="nil"/>
              <w:bottom w:val="nil"/>
            </w:tcBorders>
            <w:shd w:val="clear" w:color="auto" w:fill="F2F2F2" w:themeFill="background1" w:themeFillShade="F2"/>
            <w:vAlign w:val="center"/>
          </w:tcPr>
          <w:p w14:paraId="732D687E" w14:textId="77777777" w:rsidR="003E5C07" w:rsidRDefault="003E5C07" w:rsidP="003225A2">
            <w:pPr>
              <w:pStyle w:val="xSkjemaTekst"/>
              <w:jc w:val="center"/>
              <w:rPr>
                <w:rFonts w:eastAsia="Calibri"/>
              </w:rPr>
            </w:pPr>
          </w:p>
        </w:tc>
      </w:tr>
      <w:tr w:rsidR="003E5C07" w:rsidRPr="00D35825" w14:paraId="02DC812C" w14:textId="77777777" w:rsidTr="009E2EF5">
        <w:trPr>
          <w:cantSplit/>
          <w:trHeight w:hRule="exact" w:val="289"/>
        </w:trPr>
        <w:tc>
          <w:tcPr>
            <w:tcW w:w="3839" w:type="pct"/>
            <w:gridSpan w:val="2"/>
            <w:tcBorders>
              <w:top w:val="nil"/>
              <w:bottom w:val="nil"/>
            </w:tcBorders>
            <w:vAlign w:val="center"/>
          </w:tcPr>
          <w:p w14:paraId="3D5C706A" w14:textId="06CB8E08" w:rsidR="003E5C07" w:rsidRDefault="00DF4745" w:rsidP="003225A2">
            <w:pPr>
              <w:pStyle w:val="xSkjemaTekst"/>
              <w:rPr>
                <w:noProof/>
              </w:rPr>
            </w:pPr>
            <w:r>
              <w:rPr>
                <w:noProof/>
              </w:rPr>
              <w:t>Martin Olaussen, Troms fylkeskommune</w:t>
            </w:r>
          </w:p>
        </w:tc>
        <w:tc>
          <w:tcPr>
            <w:tcW w:w="292" w:type="pct"/>
            <w:tcBorders>
              <w:top w:val="nil"/>
              <w:bottom w:val="nil"/>
            </w:tcBorders>
            <w:vAlign w:val="center"/>
          </w:tcPr>
          <w:p w14:paraId="1E515A71" w14:textId="77777777" w:rsidR="003E5C07" w:rsidRDefault="003E5C07" w:rsidP="003225A2">
            <w:pPr>
              <w:pStyle w:val="xSkjemaTekst"/>
              <w:jc w:val="center"/>
              <w:rPr>
                <w:rFonts w:eastAsia="Calibri"/>
                <w:bCs w:val="0"/>
              </w:rPr>
            </w:pPr>
          </w:p>
        </w:tc>
        <w:tc>
          <w:tcPr>
            <w:tcW w:w="292" w:type="pct"/>
            <w:tcBorders>
              <w:top w:val="nil"/>
              <w:bottom w:val="nil"/>
            </w:tcBorders>
            <w:vAlign w:val="center"/>
          </w:tcPr>
          <w:p w14:paraId="320762EA" w14:textId="77777777" w:rsidR="003E5C07" w:rsidRDefault="003E5C07" w:rsidP="003225A2">
            <w:pPr>
              <w:pStyle w:val="xSkjemaTekst"/>
              <w:jc w:val="center"/>
              <w:rPr>
                <w:rFonts w:eastAsia="Calibri"/>
                <w:bCs w:val="0"/>
              </w:rPr>
            </w:pPr>
          </w:p>
        </w:tc>
        <w:tc>
          <w:tcPr>
            <w:tcW w:w="292" w:type="pct"/>
            <w:tcBorders>
              <w:top w:val="nil"/>
              <w:bottom w:val="nil"/>
            </w:tcBorders>
            <w:vAlign w:val="center"/>
          </w:tcPr>
          <w:p w14:paraId="606A77E2" w14:textId="77777777" w:rsidR="003E5C07" w:rsidRDefault="003E5C07" w:rsidP="003225A2">
            <w:pPr>
              <w:pStyle w:val="xSkjemaTekst"/>
              <w:jc w:val="center"/>
              <w:rPr>
                <w:rFonts w:eastAsia="Calibri"/>
                <w:bCs w:val="0"/>
              </w:rPr>
            </w:pPr>
          </w:p>
        </w:tc>
        <w:tc>
          <w:tcPr>
            <w:tcW w:w="286" w:type="pct"/>
            <w:tcBorders>
              <w:top w:val="nil"/>
              <w:bottom w:val="nil"/>
            </w:tcBorders>
            <w:vAlign w:val="center"/>
          </w:tcPr>
          <w:p w14:paraId="6F8600E0" w14:textId="77777777" w:rsidR="003E5C07" w:rsidRDefault="003E5C07" w:rsidP="003225A2">
            <w:pPr>
              <w:pStyle w:val="xSkjemaTekst"/>
              <w:jc w:val="center"/>
              <w:rPr>
                <w:rFonts w:eastAsia="Calibri"/>
                <w:bCs w:val="0"/>
              </w:rPr>
            </w:pPr>
          </w:p>
        </w:tc>
      </w:tr>
      <w:tr w:rsidR="003E5C07" w:rsidRPr="00D35825" w14:paraId="654D4C1F" w14:textId="77777777" w:rsidTr="009E2EF5">
        <w:trPr>
          <w:cantSplit/>
          <w:trHeight w:hRule="exact" w:val="289"/>
        </w:trPr>
        <w:tc>
          <w:tcPr>
            <w:tcW w:w="3839" w:type="pct"/>
            <w:gridSpan w:val="2"/>
            <w:tcBorders>
              <w:top w:val="nil"/>
              <w:bottom w:val="nil"/>
            </w:tcBorders>
            <w:shd w:val="clear" w:color="auto" w:fill="F2F2F2" w:themeFill="background1" w:themeFillShade="F2"/>
            <w:vAlign w:val="center"/>
          </w:tcPr>
          <w:p w14:paraId="605428C2" w14:textId="6BC6863B" w:rsidR="003E5C07" w:rsidRDefault="00AA03DD" w:rsidP="003225A2">
            <w:pPr>
              <w:pStyle w:val="xSkjemaTekst"/>
              <w:rPr>
                <w:noProof/>
              </w:rPr>
            </w:pPr>
            <w:r>
              <w:rPr>
                <w:noProof/>
              </w:rPr>
              <w:t>Jan Eri, Protector</w:t>
            </w:r>
          </w:p>
        </w:tc>
        <w:tc>
          <w:tcPr>
            <w:tcW w:w="292" w:type="pct"/>
            <w:tcBorders>
              <w:top w:val="nil"/>
              <w:bottom w:val="nil"/>
            </w:tcBorders>
            <w:shd w:val="clear" w:color="auto" w:fill="F2F2F2" w:themeFill="background1" w:themeFillShade="F2"/>
            <w:vAlign w:val="center"/>
          </w:tcPr>
          <w:p w14:paraId="17AC8807" w14:textId="77777777" w:rsidR="003E5C07" w:rsidRDefault="003E5C07" w:rsidP="003225A2">
            <w:pPr>
              <w:pStyle w:val="xSkjemaTekst"/>
              <w:jc w:val="center"/>
              <w:rPr>
                <w:rFonts w:eastAsia="Calibri"/>
                <w:bCs w:val="0"/>
              </w:rPr>
            </w:pPr>
          </w:p>
        </w:tc>
        <w:tc>
          <w:tcPr>
            <w:tcW w:w="292" w:type="pct"/>
            <w:tcBorders>
              <w:top w:val="nil"/>
              <w:bottom w:val="nil"/>
            </w:tcBorders>
            <w:shd w:val="clear" w:color="auto" w:fill="F2F2F2" w:themeFill="background1" w:themeFillShade="F2"/>
            <w:vAlign w:val="center"/>
          </w:tcPr>
          <w:p w14:paraId="50EB2E16" w14:textId="13179129" w:rsidR="003E5C07" w:rsidRDefault="00DF4745" w:rsidP="003225A2">
            <w:pPr>
              <w:pStyle w:val="xSkjemaTekst"/>
              <w:jc w:val="center"/>
              <w:rPr>
                <w:rFonts w:eastAsia="Calibri"/>
                <w:bCs w:val="0"/>
              </w:rPr>
            </w:pPr>
            <w:proofErr w:type="spellStart"/>
            <w:r>
              <w:rPr>
                <w:rFonts w:eastAsia="Calibri"/>
                <w:bCs w:val="0"/>
              </w:rPr>
              <w:t>X</w:t>
            </w:r>
            <w:proofErr w:type="spellEnd"/>
          </w:p>
        </w:tc>
        <w:tc>
          <w:tcPr>
            <w:tcW w:w="292" w:type="pct"/>
            <w:tcBorders>
              <w:top w:val="nil"/>
              <w:bottom w:val="nil"/>
            </w:tcBorders>
            <w:shd w:val="clear" w:color="auto" w:fill="F2F2F2" w:themeFill="background1" w:themeFillShade="F2"/>
            <w:vAlign w:val="center"/>
          </w:tcPr>
          <w:p w14:paraId="6953EF03" w14:textId="77777777" w:rsidR="003E5C07" w:rsidRDefault="003E5C07" w:rsidP="003225A2">
            <w:pPr>
              <w:pStyle w:val="xSkjemaTekst"/>
              <w:jc w:val="center"/>
              <w:rPr>
                <w:rFonts w:eastAsia="Calibri"/>
                <w:bCs w:val="0"/>
              </w:rPr>
            </w:pPr>
          </w:p>
        </w:tc>
        <w:tc>
          <w:tcPr>
            <w:tcW w:w="286" w:type="pct"/>
            <w:tcBorders>
              <w:top w:val="nil"/>
              <w:bottom w:val="nil"/>
            </w:tcBorders>
            <w:shd w:val="clear" w:color="auto" w:fill="F2F2F2" w:themeFill="background1" w:themeFillShade="F2"/>
            <w:vAlign w:val="center"/>
          </w:tcPr>
          <w:p w14:paraId="54052AF1" w14:textId="77777777" w:rsidR="003E5C07" w:rsidRDefault="003E5C07" w:rsidP="003225A2">
            <w:pPr>
              <w:pStyle w:val="xSkjemaTekst"/>
              <w:jc w:val="center"/>
              <w:rPr>
                <w:rFonts w:eastAsia="Calibri"/>
                <w:bCs w:val="0"/>
              </w:rPr>
            </w:pPr>
          </w:p>
        </w:tc>
      </w:tr>
      <w:tr w:rsidR="003E5C07" w:rsidRPr="00D35825" w14:paraId="023689A1" w14:textId="77777777" w:rsidTr="009E2EF5">
        <w:trPr>
          <w:cantSplit/>
          <w:trHeight w:hRule="exact" w:val="289"/>
        </w:trPr>
        <w:tc>
          <w:tcPr>
            <w:tcW w:w="3839" w:type="pct"/>
            <w:gridSpan w:val="2"/>
            <w:tcBorders>
              <w:top w:val="nil"/>
              <w:bottom w:val="nil"/>
            </w:tcBorders>
            <w:vAlign w:val="center"/>
          </w:tcPr>
          <w:p w14:paraId="616E22AB" w14:textId="02AE3358" w:rsidR="003E5C07" w:rsidRDefault="00AE35E1" w:rsidP="003225A2">
            <w:pPr>
              <w:pStyle w:val="xSkjemaTekst"/>
              <w:rPr>
                <w:noProof/>
              </w:rPr>
            </w:pPr>
            <w:r>
              <w:rPr>
                <w:noProof/>
              </w:rPr>
              <w:t xml:space="preserve">Christian </w:t>
            </w:r>
            <w:r w:rsidR="00A5158F">
              <w:rPr>
                <w:noProof/>
              </w:rPr>
              <w:t>Hermansen</w:t>
            </w:r>
          </w:p>
        </w:tc>
        <w:tc>
          <w:tcPr>
            <w:tcW w:w="292" w:type="pct"/>
            <w:tcBorders>
              <w:top w:val="nil"/>
              <w:bottom w:val="nil"/>
            </w:tcBorders>
            <w:vAlign w:val="center"/>
          </w:tcPr>
          <w:p w14:paraId="5934D90E" w14:textId="77777777" w:rsidR="003E5C07" w:rsidRDefault="003E5C07" w:rsidP="003225A2">
            <w:pPr>
              <w:pStyle w:val="xSkjemaTekst"/>
              <w:jc w:val="center"/>
              <w:rPr>
                <w:rFonts w:eastAsia="Calibri"/>
                <w:bCs w:val="0"/>
              </w:rPr>
            </w:pPr>
          </w:p>
        </w:tc>
        <w:tc>
          <w:tcPr>
            <w:tcW w:w="292" w:type="pct"/>
            <w:tcBorders>
              <w:top w:val="nil"/>
              <w:bottom w:val="nil"/>
            </w:tcBorders>
            <w:vAlign w:val="center"/>
          </w:tcPr>
          <w:p w14:paraId="5B77CD3E" w14:textId="0ED26706" w:rsidR="003E5C07" w:rsidRDefault="00A5158F" w:rsidP="003225A2">
            <w:pPr>
              <w:pStyle w:val="xSkjemaTekst"/>
              <w:jc w:val="center"/>
              <w:rPr>
                <w:rFonts w:eastAsia="Calibri"/>
                <w:bCs w:val="0"/>
              </w:rPr>
            </w:pPr>
            <w:proofErr w:type="spellStart"/>
            <w:r>
              <w:rPr>
                <w:rFonts w:eastAsia="Calibri"/>
                <w:bCs w:val="0"/>
              </w:rPr>
              <w:t>X</w:t>
            </w:r>
            <w:proofErr w:type="spellEnd"/>
          </w:p>
        </w:tc>
        <w:tc>
          <w:tcPr>
            <w:tcW w:w="292" w:type="pct"/>
            <w:tcBorders>
              <w:top w:val="nil"/>
              <w:bottom w:val="nil"/>
            </w:tcBorders>
            <w:vAlign w:val="center"/>
          </w:tcPr>
          <w:p w14:paraId="1E09B797" w14:textId="6FF46BA4" w:rsidR="003E5C07" w:rsidRDefault="003E5C07" w:rsidP="003225A2">
            <w:pPr>
              <w:pStyle w:val="xSkjemaTekst"/>
              <w:jc w:val="center"/>
              <w:rPr>
                <w:rFonts w:eastAsia="Calibri"/>
                <w:bCs w:val="0"/>
              </w:rPr>
            </w:pPr>
          </w:p>
        </w:tc>
        <w:tc>
          <w:tcPr>
            <w:tcW w:w="286" w:type="pct"/>
            <w:tcBorders>
              <w:top w:val="nil"/>
              <w:bottom w:val="nil"/>
            </w:tcBorders>
            <w:vAlign w:val="center"/>
          </w:tcPr>
          <w:p w14:paraId="75D4DD31" w14:textId="77777777" w:rsidR="003E5C07" w:rsidRDefault="003E5C07" w:rsidP="003225A2">
            <w:pPr>
              <w:pStyle w:val="xSkjemaTekst"/>
              <w:jc w:val="center"/>
              <w:rPr>
                <w:rFonts w:eastAsia="Calibri"/>
                <w:bCs w:val="0"/>
              </w:rPr>
            </w:pPr>
          </w:p>
        </w:tc>
      </w:tr>
      <w:tr w:rsidR="003E5C07" w:rsidRPr="00D35825" w14:paraId="5702EB4A" w14:textId="77777777" w:rsidTr="009E2EF5">
        <w:trPr>
          <w:cantSplit/>
          <w:trHeight w:hRule="exact" w:val="289"/>
        </w:trPr>
        <w:tc>
          <w:tcPr>
            <w:tcW w:w="3839" w:type="pct"/>
            <w:gridSpan w:val="2"/>
            <w:tcBorders>
              <w:top w:val="nil"/>
              <w:bottom w:val="nil"/>
            </w:tcBorders>
            <w:shd w:val="clear" w:color="auto" w:fill="F2F2F2" w:themeFill="background1" w:themeFillShade="F2"/>
            <w:vAlign w:val="center"/>
          </w:tcPr>
          <w:p w14:paraId="014A9D77" w14:textId="715EDC1E" w:rsidR="003E5C07" w:rsidRDefault="00AE35E1" w:rsidP="003225A2">
            <w:pPr>
              <w:pStyle w:val="xSkjemaTekst"/>
              <w:rPr>
                <w:noProof/>
              </w:rPr>
            </w:pPr>
            <w:r w:rsidRPr="00AE35E1">
              <w:rPr>
                <w:noProof/>
              </w:rPr>
              <w:t>Megan O'Sadnick, SINTEF Narvik</w:t>
            </w:r>
          </w:p>
        </w:tc>
        <w:tc>
          <w:tcPr>
            <w:tcW w:w="292" w:type="pct"/>
            <w:tcBorders>
              <w:top w:val="nil"/>
              <w:bottom w:val="nil"/>
            </w:tcBorders>
            <w:shd w:val="clear" w:color="auto" w:fill="F2F2F2" w:themeFill="background1" w:themeFillShade="F2"/>
            <w:vAlign w:val="center"/>
          </w:tcPr>
          <w:p w14:paraId="268785A6" w14:textId="77777777" w:rsidR="003E5C07" w:rsidRDefault="003E5C07" w:rsidP="003225A2">
            <w:pPr>
              <w:pStyle w:val="xSkjemaTekst"/>
              <w:jc w:val="center"/>
              <w:rPr>
                <w:rFonts w:eastAsia="Calibri"/>
                <w:bCs w:val="0"/>
              </w:rPr>
            </w:pPr>
          </w:p>
        </w:tc>
        <w:tc>
          <w:tcPr>
            <w:tcW w:w="292" w:type="pct"/>
            <w:tcBorders>
              <w:top w:val="nil"/>
              <w:bottom w:val="nil"/>
            </w:tcBorders>
            <w:shd w:val="clear" w:color="auto" w:fill="F2F2F2" w:themeFill="background1" w:themeFillShade="F2"/>
            <w:vAlign w:val="center"/>
          </w:tcPr>
          <w:p w14:paraId="381EEA3F" w14:textId="2120C084" w:rsidR="003E5C07" w:rsidRDefault="003E5C07" w:rsidP="003225A2">
            <w:pPr>
              <w:pStyle w:val="xSkjemaTekst"/>
              <w:jc w:val="center"/>
              <w:rPr>
                <w:rFonts w:eastAsia="Calibri"/>
                <w:bCs w:val="0"/>
              </w:rPr>
            </w:pPr>
          </w:p>
        </w:tc>
        <w:tc>
          <w:tcPr>
            <w:tcW w:w="292" w:type="pct"/>
            <w:tcBorders>
              <w:top w:val="nil"/>
              <w:bottom w:val="nil"/>
            </w:tcBorders>
            <w:shd w:val="clear" w:color="auto" w:fill="F2F2F2" w:themeFill="background1" w:themeFillShade="F2"/>
            <w:vAlign w:val="center"/>
          </w:tcPr>
          <w:p w14:paraId="150D3B62" w14:textId="41E82BBE" w:rsidR="003E5C07" w:rsidRDefault="00532381" w:rsidP="003225A2">
            <w:pPr>
              <w:pStyle w:val="xSkjemaTekst"/>
              <w:jc w:val="center"/>
              <w:rPr>
                <w:rFonts w:eastAsia="Calibri"/>
                <w:bCs w:val="0"/>
              </w:rPr>
            </w:pPr>
            <w:proofErr w:type="spellStart"/>
            <w:r>
              <w:rPr>
                <w:rFonts w:eastAsia="Calibri"/>
                <w:bCs w:val="0"/>
              </w:rPr>
              <w:t>X</w:t>
            </w:r>
            <w:proofErr w:type="spellEnd"/>
          </w:p>
        </w:tc>
        <w:tc>
          <w:tcPr>
            <w:tcW w:w="286" w:type="pct"/>
            <w:tcBorders>
              <w:top w:val="nil"/>
              <w:bottom w:val="nil"/>
            </w:tcBorders>
            <w:shd w:val="clear" w:color="auto" w:fill="F2F2F2" w:themeFill="background1" w:themeFillShade="F2"/>
            <w:vAlign w:val="center"/>
          </w:tcPr>
          <w:p w14:paraId="37ABDB25" w14:textId="77777777" w:rsidR="003E5C07" w:rsidRDefault="003E5C07" w:rsidP="003225A2">
            <w:pPr>
              <w:pStyle w:val="xSkjemaTekst"/>
              <w:jc w:val="center"/>
              <w:rPr>
                <w:rFonts w:eastAsia="Calibri"/>
                <w:bCs w:val="0"/>
              </w:rPr>
            </w:pPr>
          </w:p>
        </w:tc>
      </w:tr>
      <w:tr w:rsidR="003E5C07" w:rsidRPr="00D35825" w14:paraId="294550BE" w14:textId="77777777" w:rsidTr="009E2EF5">
        <w:trPr>
          <w:cantSplit/>
          <w:trHeight w:hRule="exact" w:val="289"/>
        </w:trPr>
        <w:tc>
          <w:tcPr>
            <w:tcW w:w="3839" w:type="pct"/>
            <w:gridSpan w:val="2"/>
            <w:tcBorders>
              <w:top w:val="nil"/>
              <w:bottom w:val="nil"/>
            </w:tcBorders>
            <w:vAlign w:val="center"/>
          </w:tcPr>
          <w:p w14:paraId="26094F59" w14:textId="097568A0" w:rsidR="003E5C07" w:rsidRDefault="00AE35E1" w:rsidP="003225A2">
            <w:pPr>
              <w:pStyle w:val="xSkjemaTekst"/>
              <w:rPr>
                <w:noProof/>
              </w:rPr>
            </w:pPr>
            <w:r w:rsidRPr="00AE35E1">
              <w:rPr>
                <w:noProof/>
              </w:rPr>
              <w:t>Bård Arntsen, SINTEF Narvik</w:t>
            </w:r>
          </w:p>
        </w:tc>
        <w:tc>
          <w:tcPr>
            <w:tcW w:w="292" w:type="pct"/>
            <w:tcBorders>
              <w:top w:val="nil"/>
              <w:bottom w:val="nil"/>
            </w:tcBorders>
            <w:vAlign w:val="center"/>
          </w:tcPr>
          <w:p w14:paraId="4E35DE86" w14:textId="77777777" w:rsidR="003E5C07" w:rsidRDefault="003E5C07" w:rsidP="003225A2">
            <w:pPr>
              <w:pStyle w:val="xSkjemaTekst"/>
              <w:jc w:val="center"/>
              <w:rPr>
                <w:rFonts w:eastAsia="Calibri"/>
                <w:bCs w:val="0"/>
              </w:rPr>
            </w:pPr>
          </w:p>
        </w:tc>
        <w:tc>
          <w:tcPr>
            <w:tcW w:w="292" w:type="pct"/>
            <w:tcBorders>
              <w:top w:val="nil"/>
              <w:bottom w:val="nil"/>
            </w:tcBorders>
            <w:vAlign w:val="center"/>
          </w:tcPr>
          <w:p w14:paraId="03A6A8AE" w14:textId="77777777" w:rsidR="003E5C07" w:rsidRDefault="003E5C07" w:rsidP="003225A2">
            <w:pPr>
              <w:pStyle w:val="xSkjemaTekst"/>
              <w:jc w:val="center"/>
              <w:rPr>
                <w:rFonts w:eastAsia="Calibri"/>
                <w:bCs w:val="0"/>
              </w:rPr>
            </w:pPr>
          </w:p>
        </w:tc>
        <w:tc>
          <w:tcPr>
            <w:tcW w:w="292" w:type="pct"/>
            <w:tcBorders>
              <w:top w:val="nil"/>
              <w:bottom w:val="nil"/>
            </w:tcBorders>
            <w:vAlign w:val="center"/>
          </w:tcPr>
          <w:p w14:paraId="2BA1C133" w14:textId="07A9AC50" w:rsidR="003E5C07" w:rsidRDefault="00DF4745" w:rsidP="003225A2">
            <w:pPr>
              <w:pStyle w:val="xSkjemaTekst"/>
              <w:jc w:val="center"/>
              <w:rPr>
                <w:rFonts w:eastAsia="Calibri"/>
                <w:bCs w:val="0"/>
              </w:rPr>
            </w:pPr>
            <w:proofErr w:type="spellStart"/>
            <w:r>
              <w:rPr>
                <w:rFonts w:eastAsia="Calibri"/>
                <w:bCs w:val="0"/>
              </w:rPr>
              <w:t>X</w:t>
            </w:r>
            <w:proofErr w:type="spellEnd"/>
          </w:p>
        </w:tc>
        <w:tc>
          <w:tcPr>
            <w:tcW w:w="286" w:type="pct"/>
            <w:tcBorders>
              <w:top w:val="nil"/>
              <w:bottom w:val="nil"/>
            </w:tcBorders>
            <w:vAlign w:val="center"/>
          </w:tcPr>
          <w:p w14:paraId="777D9EE3" w14:textId="77777777" w:rsidR="003E5C07" w:rsidRDefault="003E5C07" w:rsidP="003225A2">
            <w:pPr>
              <w:pStyle w:val="xSkjemaTekst"/>
              <w:jc w:val="center"/>
              <w:rPr>
                <w:rFonts w:eastAsia="Calibri"/>
                <w:bCs w:val="0"/>
              </w:rPr>
            </w:pPr>
          </w:p>
        </w:tc>
      </w:tr>
      <w:tr w:rsidR="003E5C07" w:rsidRPr="00D35825" w14:paraId="3776F069" w14:textId="77777777" w:rsidTr="009E2EF5">
        <w:trPr>
          <w:cantSplit/>
          <w:trHeight w:hRule="exact" w:val="289"/>
        </w:trPr>
        <w:tc>
          <w:tcPr>
            <w:tcW w:w="3839" w:type="pct"/>
            <w:gridSpan w:val="2"/>
            <w:tcBorders>
              <w:top w:val="nil"/>
              <w:bottom w:val="nil"/>
            </w:tcBorders>
            <w:shd w:val="clear" w:color="auto" w:fill="F2F2F2" w:themeFill="background1" w:themeFillShade="F2"/>
            <w:vAlign w:val="center"/>
          </w:tcPr>
          <w:p w14:paraId="6337609D" w14:textId="4FE08147" w:rsidR="003E5C07" w:rsidRDefault="00AE35E1" w:rsidP="003225A2">
            <w:pPr>
              <w:pStyle w:val="xSkjemaTekst"/>
              <w:rPr>
                <w:noProof/>
              </w:rPr>
            </w:pPr>
            <w:r w:rsidRPr="00AE35E1">
              <w:rPr>
                <w:noProof/>
              </w:rPr>
              <w:t>Chris Petrich, SINTEF Narvik</w:t>
            </w:r>
          </w:p>
        </w:tc>
        <w:tc>
          <w:tcPr>
            <w:tcW w:w="292" w:type="pct"/>
            <w:tcBorders>
              <w:top w:val="nil"/>
              <w:bottom w:val="nil"/>
            </w:tcBorders>
            <w:shd w:val="clear" w:color="auto" w:fill="F2F2F2" w:themeFill="background1" w:themeFillShade="F2"/>
            <w:vAlign w:val="center"/>
          </w:tcPr>
          <w:p w14:paraId="5E824DD6" w14:textId="77777777" w:rsidR="003E5C07" w:rsidRDefault="003E5C07" w:rsidP="003225A2">
            <w:pPr>
              <w:pStyle w:val="xSkjemaTekst"/>
              <w:jc w:val="center"/>
              <w:rPr>
                <w:rFonts w:eastAsia="Calibri"/>
                <w:bCs w:val="0"/>
              </w:rPr>
            </w:pPr>
          </w:p>
        </w:tc>
        <w:tc>
          <w:tcPr>
            <w:tcW w:w="292" w:type="pct"/>
            <w:tcBorders>
              <w:top w:val="nil"/>
              <w:bottom w:val="nil"/>
            </w:tcBorders>
            <w:shd w:val="clear" w:color="auto" w:fill="F2F2F2" w:themeFill="background1" w:themeFillShade="F2"/>
            <w:vAlign w:val="center"/>
          </w:tcPr>
          <w:p w14:paraId="47F0ECAC" w14:textId="77777777" w:rsidR="003E5C07" w:rsidRDefault="003E5C07" w:rsidP="003225A2">
            <w:pPr>
              <w:pStyle w:val="xSkjemaTekst"/>
              <w:jc w:val="center"/>
              <w:rPr>
                <w:rFonts w:eastAsia="Calibri"/>
                <w:bCs w:val="0"/>
              </w:rPr>
            </w:pPr>
          </w:p>
        </w:tc>
        <w:tc>
          <w:tcPr>
            <w:tcW w:w="292" w:type="pct"/>
            <w:tcBorders>
              <w:top w:val="nil"/>
              <w:bottom w:val="nil"/>
            </w:tcBorders>
            <w:shd w:val="clear" w:color="auto" w:fill="F2F2F2" w:themeFill="background1" w:themeFillShade="F2"/>
            <w:vAlign w:val="center"/>
          </w:tcPr>
          <w:p w14:paraId="00B46BD6" w14:textId="38C6FFB6" w:rsidR="003E5C07" w:rsidRDefault="00A5158F" w:rsidP="003225A2">
            <w:pPr>
              <w:pStyle w:val="xSkjemaTekst"/>
              <w:jc w:val="center"/>
              <w:rPr>
                <w:rFonts w:eastAsia="Calibri"/>
                <w:bCs w:val="0"/>
              </w:rPr>
            </w:pPr>
            <w:proofErr w:type="spellStart"/>
            <w:r>
              <w:rPr>
                <w:rFonts w:eastAsia="Calibri"/>
                <w:bCs w:val="0"/>
              </w:rPr>
              <w:t>X</w:t>
            </w:r>
            <w:proofErr w:type="spellEnd"/>
          </w:p>
        </w:tc>
        <w:tc>
          <w:tcPr>
            <w:tcW w:w="286" w:type="pct"/>
            <w:tcBorders>
              <w:top w:val="nil"/>
              <w:bottom w:val="nil"/>
            </w:tcBorders>
            <w:shd w:val="clear" w:color="auto" w:fill="F2F2F2" w:themeFill="background1" w:themeFillShade="F2"/>
            <w:vAlign w:val="center"/>
          </w:tcPr>
          <w:p w14:paraId="2499B30E" w14:textId="77777777" w:rsidR="003E5C07" w:rsidRDefault="003E5C07" w:rsidP="003225A2">
            <w:pPr>
              <w:pStyle w:val="xSkjemaTekst"/>
              <w:jc w:val="center"/>
              <w:rPr>
                <w:rFonts w:eastAsia="Calibri"/>
                <w:bCs w:val="0"/>
              </w:rPr>
            </w:pPr>
          </w:p>
        </w:tc>
      </w:tr>
      <w:tr w:rsidR="003E5C07" w:rsidRPr="00D35825" w14:paraId="52F93699" w14:textId="77777777" w:rsidTr="009E2EF5">
        <w:trPr>
          <w:cantSplit/>
          <w:trHeight w:hRule="exact" w:val="289"/>
        </w:trPr>
        <w:tc>
          <w:tcPr>
            <w:tcW w:w="3839" w:type="pct"/>
            <w:gridSpan w:val="2"/>
            <w:tcBorders>
              <w:top w:val="nil"/>
              <w:bottom w:val="dashed" w:sz="4" w:space="0" w:color="A19589"/>
            </w:tcBorders>
            <w:vAlign w:val="center"/>
          </w:tcPr>
          <w:p w14:paraId="68F1C6B1" w14:textId="77777777" w:rsidR="003E5C07" w:rsidRDefault="003E5C07" w:rsidP="003225A2">
            <w:pPr>
              <w:pStyle w:val="xSkjemaTekst"/>
              <w:rPr>
                <w:noProof/>
              </w:rPr>
            </w:pPr>
          </w:p>
        </w:tc>
        <w:tc>
          <w:tcPr>
            <w:tcW w:w="292" w:type="pct"/>
            <w:tcBorders>
              <w:top w:val="nil"/>
              <w:bottom w:val="dashed" w:sz="4" w:space="0" w:color="A19589"/>
            </w:tcBorders>
            <w:vAlign w:val="center"/>
          </w:tcPr>
          <w:p w14:paraId="1E607508" w14:textId="77777777" w:rsidR="003E5C07" w:rsidRDefault="003E5C07" w:rsidP="003225A2">
            <w:pPr>
              <w:pStyle w:val="xSkjemaTekst"/>
              <w:jc w:val="center"/>
              <w:rPr>
                <w:rFonts w:eastAsia="Calibri"/>
                <w:bCs w:val="0"/>
              </w:rPr>
            </w:pPr>
          </w:p>
        </w:tc>
        <w:tc>
          <w:tcPr>
            <w:tcW w:w="292" w:type="pct"/>
            <w:tcBorders>
              <w:top w:val="nil"/>
              <w:bottom w:val="dashed" w:sz="4" w:space="0" w:color="A19589"/>
            </w:tcBorders>
            <w:vAlign w:val="center"/>
          </w:tcPr>
          <w:p w14:paraId="757669A0" w14:textId="77777777" w:rsidR="003E5C07" w:rsidRDefault="003E5C07" w:rsidP="003225A2">
            <w:pPr>
              <w:pStyle w:val="xSkjemaTekst"/>
              <w:jc w:val="center"/>
              <w:rPr>
                <w:rFonts w:eastAsia="Calibri"/>
                <w:bCs w:val="0"/>
              </w:rPr>
            </w:pPr>
          </w:p>
        </w:tc>
        <w:tc>
          <w:tcPr>
            <w:tcW w:w="292" w:type="pct"/>
            <w:tcBorders>
              <w:top w:val="nil"/>
              <w:bottom w:val="dashed" w:sz="4" w:space="0" w:color="A19589"/>
            </w:tcBorders>
            <w:vAlign w:val="center"/>
          </w:tcPr>
          <w:p w14:paraId="5ABF2864" w14:textId="77777777" w:rsidR="003E5C07" w:rsidRDefault="003E5C07" w:rsidP="003225A2">
            <w:pPr>
              <w:pStyle w:val="xSkjemaTekst"/>
              <w:jc w:val="center"/>
              <w:rPr>
                <w:rFonts w:eastAsia="Calibri"/>
                <w:bCs w:val="0"/>
              </w:rPr>
            </w:pPr>
          </w:p>
        </w:tc>
        <w:tc>
          <w:tcPr>
            <w:tcW w:w="286" w:type="pct"/>
            <w:tcBorders>
              <w:top w:val="nil"/>
              <w:bottom w:val="dashed" w:sz="4" w:space="0" w:color="A19589"/>
            </w:tcBorders>
            <w:vAlign w:val="center"/>
          </w:tcPr>
          <w:p w14:paraId="727D7B89" w14:textId="77777777" w:rsidR="003E5C07" w:rsidRDefault="003E5C07" w:rsidP="003225A2">
            <w:pPr>
              <w:pStyle w:val="xSkjemaTekst"/>
              <w:jc w:val="center"/>
              <w:rPr>
                <w:rFonts w:eastAsia="Calibri"/>
                <w:bCs w:val="0"/>
              </w:rPr>
            </w:pPr>
          </w:p>
        </w:tc>
      </w:tr>
      <w:tr w:rsidR="003225A2" w:rsidRPr="00D35825" w14:paraId="6CB3A6AC" w14:textId="77777777" w:rsidTr="009D43A4">
        <w:trPr>
          <w:trHeight w:hRule="exact" w:val="1097"/>
        </w:trPr>
        <w:tc>
          <w:tcPr>
            <w:tcW w:w="2286" w:type="pct"/>
            <w:tcBorders>
              <w:top w:val="dashed" w:sz="4" w:space="0" w:color="A19589"/>
              <w:bottom w:val="dashed" w:sz="4" w:space="0" w:color="A19589"/>
            </w:tcBorders>
          </w:tcPr>
          <w:sdt>
            <w:sdtPr>
              <w:rPr>
                <w:caps/>
              </w:rPr>
              <w:alias w:val="Translations.ProjectNoFileCode"/>
              <w:tag w:val="{&quot;templafy&quot;:{&quot;id&quot;:&quot;e4135e3c-9c9e-4cc0-b16d-1cc33d1a3ffb&quot;}}"/>
              <w:id w:val="-630778630"/>
              <w:placeholder>
                <w:docPart w:val="D9D575DC1FFB46EC844439BE4358B633"/>
              </w:placeholder>
            </w:sdtPr>
            <w:sdtEndPr/>
            <w:sdtContent>
              <w:p w14:paraId="3DB060ED" w14:textId="77777777" w:rsidR="00104BF1" w:rsidRDefault="007E629F">
                <w:pPr>
                  <w:pStyle w:val="xSkjemaTittel"/>
                  <w:rPr>
                    <w:caps/>
                  </w:rPr>
                </w:pPr>
                <w:r>
                  <w:rPr>
                    <w:caps/>
                  </w:rPr>
                  <w:t>Prosjektnummer / Referanse</w:t>
                </w:r>
              </w:p>
            </w:sdtContent>
          </w:sdt>
          <w:sdt>
            <w:sdtPr>
              <w:alias w:val="Form.ProjectNO"/>
              <w:tag w:val="{&quot;templafy&quot;:{&quot;id&quot;:&quot;d9805f66-012d-4f72-9cf0-fc984eb302db&quot;}}"/>
              <w:id w:val="-1984534206"/>
              <w:placeholder>
                <w:docPart w:val="FD0FF4913EBF421AA71643FC8FC53474"/>
              </w:placeholder>
            </w:sdtPr>
            <w:sdtEndPr/>
            <w:sdtContent>
              <w:p w14:paraId="328339AB" w14:textId="77777777" w:rsidR="00104BF1" w:rsidRDefault="007E629F">
                <w:pPr>
                  <w:pStyle w:val="xSkjemaTekst"/>
                </w:pPr>
                <w:r>
                  <w:t>​</w:t>
                </w:r>
              </w:p>
            </w:sdtContent>
          </w:sdt>
        </w:tc>
        <w:tc>
          <w:tcPr>
            <w:tcW w:w="1554" w:type="pct"/>
            <w:tcBorders>
              <w:top w:val="dashed" w:sz="4" w:space="0" w:color="A19589"/>
              <w:bottom w:val="dashed" w:sz="4" w:space="0" w:color="A19589"/>
            </w:tcBorders>
          </w:tcPr>
          <w:sdt>
            <w:sdtPr>
              <w:rPr>
                <w:caps/>
              </w:rPr>
              <w:alias w:val="Translations.Date"/>
              <w:tag w:val="{&quot;templafy&quot;:{&quot;id&quot;:&quot;57b5c541-9f31-4be8-ac9a-d191870230e7&quot;}}"/>
              <w:id w:val="-1491404343"/>
              <w:placeholder>
                <w:docPart w:val="D9D575DC1FFB46EC844439BE4358B633"/>
              </w:placeholder>
            </w:sdtPr>
            <w:sdtEndPr/>
            <w:sdtContent>
              <w:p w14:paraId="6F48193A" w14:textId="77777777" w:rsidR="00104BF1" w:rsidRDefault="007E629F">
                <w:pPr>
                  <w:pStyle w:val="xSkjemaTittel"/>
                  <w:rPr>
                    <w:caps/>
                  </w:rPr>
                </w:pPr>
                <w:r>
                  <w:rPr>
                    <w:caps/>
                  </w:rPr>
                  <w:t>Dato</w:t>
                </w:r>
              </w:p>
            </w:sdtContent>
          </w:sdt>
          <w:sdt>
            <w:sdtPr>
              <w:alias w:val="{{FormatDateTime(Form.Date, Translate(&quot;Format_DefaultDate&quot;), DocumentLanguage)}}"/>
              <w:tag w:val="{&quot;templafy&quot;:{&quot;id&quot;:&quot;db7354cc-45a1-4d21-837f-9cdd4e983e0b&quot;}}"/>
              <w:id w:val="339359536"/>
              <w:placeholder>
                <w:docPart w:val="1CF9542E3D4E493387A78705E38C0E7F"/>
              </w:placeholder>
            </w:sdtPr>
            <w:sdtEndPr/>
            <w:sdtContent>
              <w:p w14:paraId="3BFCCA8B" w14:textId="77777777" w:rsidR="00104BF1" w:rsidRDefault="007E629F">
                <w:pPr>
                  <w:pStyle w:val="xSkjemaTekst"/>
                </w:pPr>
                <w:r>
                  <w:rPr>
                    <w:rFonts w:eastAsia="Calibri"/>
                  </w:rPr>
                  <w:t>04.05.2025</w:t>
                </w:r>
              </w:p>
            </w:sdtContent>
          </w:sdt>
        </w:tc>
        <w:tc>
          <w:tcPr>
            <w:tcW w:w="1161" w:type="pct"/>
            <w:gridSpan w:val="4"/>
            <w:tcBorders>
              <w:top w:val="dashed" w:sz="4" w:space="0" w:color="A19589"/>
              <w:bottom w:val="dashed" w:sz="4" w:space="0" w:color="A19589"/>
            </w:tcBorders>
          </w:tcPr>
          <w:p w14:paraId="6BF315BA" w14:textId="77777777" w:rsidR="003225A2" w:rsidRPr="006F7F0E" w:rsidRDefault="003716CE" w:rsidP="00F12E7F">
            <w:pPr>
              <w:pStyle w:val="xSkjemaTittel"/>
              <w:ind w:left="113" w:right="113"/>
              <w:rPr>
                <w:caps/>
              </w:rPr>
            </w:pPr>
            <w:sdt>
              <w:sdtPr>
                <w:rPr>
                  <w:caps/>
                </w:rPr>
                <w:alias w:val="Translations.Classification"/>
                <w:tag w:val="{&quot;templafy&quot;:{&quot;id&quot;:&quot;61335ffb-77a8-486c-8092-50a822230d26&quot;}}"/>
                <w:id w:val="219328106"/>
                <w:placeholder>
                  <w:docPart w:val="D9D575DC1FFB46EC844439BE4358B633"/>
                </w:placeholder>
              </w:sdtPr>
              <w:sdtEndPr/>
              <w:sdtContent>
                <w:r w:rsidR="007E629F">
                  <w:rPr>
                    <w:caps/>
                  </w:rPr>
                  <w:t>Gradering</w:t>
                </w:r>
              </w:sdtContent>
            </w:sdt>
            <w:r w:rsidR="003225A2" w:rsidRPr="006F7F0E">
              <w:rPr>
                <w:caps/>
              </w:rPr>
              <w:t xml:space="preserve"> </w:t>
            </w:r>
          </w:p>
          <w:p w14:paraId="67957B9A" w14:textId="77777777" w:rsidR="003225A2" w:rsidRPr="00D35825" w:rsidRDefault="003716CE" w:rsidP="00EE4866">
            <w:pPr>
              <w:pStyle w:val="xSkjemaTekst"/>
              <w:ind w:left="113"/>
            </w:pPr>
            <w:sdt>
              <w:sdtPr>
                <w:rPr>
                  <w:szCs w:val="20"/>
                </w:rPr>
                <w:alias w:val="Translations.{{Form.Classification.Term}}"/>
                <w:tag w:val="{&quot;templafy&quot;:{&quot;id&quot;:&quot;f54842a0-b497-4048-a96b-b3332c6be277&quot;}}"/>
                <w:id w:val="227193180"/>
                <w:placeholder>
                  <w:docPart w:val="6AB74DDA15BD4AA587A080326BC38F3D"/>
                </w:placeholder>
                <w:comboBox>
                  <w:listItem w:displayText="Fortrolig" w:value="Fortrolig"/>
                  <w:listItem w:displayText="Strengt fortrolig" w:value="Strengt fortrolig"/>
                  <w:listItem w:displayText="Åpen" w:value="Åpen"/>
                </w:comboBox>
              </w:sdtPr>
              <w:sdtEndPr/>
              <w:sdtContent>
                <w:r w:rsidR="007E629F">
                  <w:rPr>
                    <w:szCs w:val="20"/>
                  </w:rPr>
                  <w:t>Fortrolig</w:t>
                </w:r>
              </w:sdtContent>
            </w:sdt>
          </w:p>
        </w:tc>
      </w:tr>
    </w:tbl>
    <w:p w14:paraId="430E0B9F" w14:textId="77777777" w:rsidR="007373CC" w:rsidRPr="00D35825" w:rsidRDefault="007373CC" w:rsidP="00B65F9D"/>
    <w:sdt>
      <w:sdtPr>
        <w:rPr>
          <w:rFonts w:cstheme="minorHAnsi"/>
          <w:sz w:val="28"/>
          <w:szCs w:val="28"/>
        </w:rPr>
        <w:alias w:val="Text"/>
        <w:id w:val="2006402761"/>
        <w:placeholder>
          <w:docPart w:val="623224E99CD64359A18EB4B3AAF23AC3"/>
        </w:placeholder>
      </w:sdtPr>
      <w:sdtEndPr>
        <w:rPr>
          <w:rFonts w:cs="Times New Roman"/>
          <w:sz w:val="22"/>
          <w:szCs w:val="24"/>
        </w:rPr>
      </w:sdtEndPr>
      <w:sdtContent>
        <w:p w14:paraId="0BC27AE4" w14:textId="77777777" w:rsidR="00DF4745" w:rsidRPr="00297561" w:rsidRDefault="00DF4745" w:rsidP="00DF4745">
          <w:pPr>
            <w:rPr>
              <w:rFonts w:cstheme="minorHAnsi"/>
              <w:sz w:val="28"/>
              <w:szCs w:val="28"/>
            </w:rPr>
          </w:pPr>
          <w:r w:rsidRPr="00297561">
            <w:rPr>
              <w:rFonts w:cstheme="minorHAnsi"/>
              <w:sz w:val="28"/>
              <w:szCs w:val="28"/>
            </w:rPr>
            <w:t>Bakgrunn</w:t>
          </w:r>
        </w:p>
        <w:p w14:paraId="1FC00996" w14:textId="40B1F043" w:rsidR="00AD34BE" w:rsidRPr="00297561" w:rsidRDefault="00DF4745" w:rsidP="00DF4745">
          <w:pPr>
            <w:rPr>
              <w:rFonts w:cstheme="minorHAnsi"/>
              <w:sz w:val="28"/>
              <w:szCs w:val="28"/>
            </w:rPr>
          </w:pPr>
          <w:r w:rsidRPr="00297561">
            <w:rPr>
              <w:rFonts w:cstheme="minorHAnsi"/>
              <w:sz w:val="28"/>
              <w:szCs w:val="28"/>
            </w:rPr>
            <w:t xml:space="preserve">SINTEF Narvik har utformet beskrivelser for katodisk beskyttelse for </w:t>
          </w:r>
          <w:r w:rsidR="00706240" w:rsidRPr="00297561">
            <w:rPr>
              <w:rFonts w:cstheme="minorHAnsi"/>
              <w:sz w:val="28"/>
              <w:szCs w:val="28"/>
            </w:rPr>
            <w:t>11</w:t>
          </w:r>
          <w:r w:rsidRPr="00297561">
            <w:rPr>
              <w:rFonts w:cstheme="minorHAnsi"/>
              <w:sz w:val="28"/>
              <w:szCs w:val="28"/>
            </w:rPr>
            <w:t xml:space="preserve"> pilarer på Skattørsund bru. </w:t>
          </w:r>
          <w:r w:rsidR="003D56F7" w:rsidRPr="00297561">
            <w:rPr>
              <w:rFonts w:cstheme="minorHAnsi"/>
              <w:sz w:val="28"/>
              <w:szCs w:val="28"/>
            </w:rPr>
            <w:t xml:space="preserve">Dette </w:t>
          </w:r>
          <w:r w:rsidR="001B107C" w:rsidRPr="00297561">
            <w:rPr>
              <w:rFonts w:cstheme="minorHAnsi"/>
              <w:sz w:val="28"/>
              <w:szCs w:val="28"/>
            </w:rPr>
            <w:t xml:space="preserve">omfatter pilarer med </w:t>
          </w:r>
          <w:r w:rsidR="004E0D53" w:rsidRPr="00297561">
            <w:rPr>
              <w:rFonts w:cstheme="minorHAnsi"/>
              <w:sz w:val="28"/>
              <w:szCs w:val="28"/>
            </w:rPr>
            <w:t>ulik utforming (runde, ovale og firkantete)</w:t>
          </w:r>
          <w:r w:rsidR="00D04976" w:rsidRPr="00297561">
            <w:rPr>
              <w:rFonts w:cstheme="minorHAnsi"/>
              <w:sz w:val="28"/>
              <w:szCs w:val="28"/>
            </w:rPr>
            <w:t xml:space="preserve"> og gjelder tradisjonell katodisk beskyttelse</w:t>
          </w:r>
          <w:r w:rsidR="00FA682E" w:rsidRPr="00297561">
            <w:rPr>
              <w:rFonts w:cstheme="minorHAnsi"/>
              <w:sz w:val="28"/>
              <w:szCs w:val="28"/>
            </w:rPr>
            <w:t xml:space="preserve"> (</w:t>
          </w:r>
          <w:r w:rsidR="00D04976" w:rsidRPr="00297561">
            <w:rPr>
              <w:rFonts w:cstheme="minorHAnsi"/>
              <w:sz w:val="28"/>
              <w:szCs w:val="28"/>
            </w:rPr>
            <w:t xml:space="preserve">titan-nett </w:t>
          </w:r>
          <w:r w:rsidR="00734D7B" w:rsidRPr="00297561">
            <w:rPr>
              <w:rFonts w:cstheme="minorHAnsi"/>
              <w:sz w:val="28"/>
              <w:szCs w:val="28"/>
            </w:rPr>
            <w:t>og sprøytemørtel</w:t>
          </w:r>
          <w:r w:rsidR="00FA682E" w:rsidRPr="00297561">
            <w:rPr>
              <w:rFonts w:cstheme="minorHAnsi"/>
              <w:sz w:val="28"/>
              <w:szCs w:val="28"/>
            </w:rPr>
            <w:t>)</w:t>
          </w:r>
          <w:r w:rsidR="00734D7B" w:rsidRPr="00297561">
            <w:rPr>
              <w:rFonts w:cstheme="minorHAnsi"/>
              <w:sz w:val="28"/>
              <w:szCs w:val="28"/>
            </w:rPr>
            <w:t xml:space="preserve">, og </w:t>
          </w:r>
          <w:r w:rsidR="006B11C6" w:rsidRPr="00297561">
            <w:rPr>
              <w:rFonts w:cstheme="minorHAnsi"/>
              <w:sz w:val="28"/>
              <w:szCs w:val="28"/>
            </w:rPr>
            <w:t xml:space="preserve">katodisk beskyttelse med kappeløsninger utviklet i </w:t>
          </w:r>
          <w:proofErr w:type="spellStart"/>
          <w:r w:rsidR="006B11C6" w:rsidRPr="00297561">
            <w:rPr>
              <w:rFonts w:cstheme="minorHAnsi"/>
              <w:sz w:val="28"/>
              <w:szCs w:val="28"/>
            </w:rPr>
            <w:t>Excon</w:t>
          </w:r>
          <w:proofErr w:type="spellEnd"/>
          <w:r w:rsidR="006B11C6" w:rsidRPr="00297561">
            <w:rPr>
              <w:rFonts w:cstheme="minorHAnsi"/>
              <w:sz w:val="28"/>
              <w:szCs w:val="28"/>
            </w:rPr>
            <w:t xml:space="preserve"> prosjektet.</w:t>
          </w:r>
        </w:p>
        <w:p w14:paraId="1D3B4CF0" w14:textId="77777777" w:rsidR="00AD34BE" w:rsidRPr="00297561" w:rsidRDefault="00AD34BE" w:rsidP="00DF4745">
          <w:pPr>
            <w:rPr>
              <w:rFonts w:cstheme="minorHAnsi"/>
              <w:sz w:val="28"/>
              <w:szCs w:val="28"/>
            </w:rPr>
          </w:pPr>
        </w:p>
        <w:p w14:paraId="3EF13ED7" w14:textId="725C397E" w:rsidR="00DF4745" w:rsidRPr="00297561" w:rsidRDefault="00DF4745" w:rsidP="00DF4745">
          <w:pPr>
            <w:rPr>
              <w:rFonts w:cstheme="minorHAnsi"/>
              <w:sz w:val="28"/>
              <w:szCs w:val="28"/>
            </w:rPr>
          </w:pPr>
          <w:r w:rsidRPr="00297561">
            <w:rPr>
              <w:rFonts w:cstheme="minorHAnsi"/>
              <w:sz w:val="28"/>
              <w:szCs w:val="28"/>
            </w:rPr>
            <w:t>KB-anlegget skal installeres sommeren 202</w:t>
          </w:r>
          <w:r w:rsidR="00E52679" w:rsidRPr="00297561">
            <w:rPr>
              <w:rFonts w:cstheme="minorHAnsi"/>
              <w:sz w:val="28"/>
              <w:szCs w:val="28"/>
            </w:rPr>
            <w:t>6</w:t>
          </w:r>
          <w:r w:rsidRPr="00297561">
            <w:rPr>
              <w:rFonts w:cstheme="minorHAnsi"/>
              <w:sz w:val="28"/>
              <w:szCs w:val="28"/>
            </w:rPr>
            <w:t xml:space="preserve"> </w:t>
          </w:r>
          <w:r w:rsidR="008206F0" w:rsidRPr="00297561">
            <w:rPr>
              <w:rFonts w:cstheme="minorHAnsi"/>
              <w:sz w:val="28"/>
              <w:szCs w:val="28"/>
            </w:rPr>
            <w:t>og er</w:t>
          </w:r>
          <w:r w:rsidRPr="00297561">
            <w:rPr>
              <w:rFonts w:cstheme="minorHAnsi"/>
              <w:sz w:val="28"/>
              <w:szCs w:val="28"/>
            </w:rPr>
            <w:t xml:space="preserve"> en </w:t>
          </w:r>
          <w:r w:rsidR="0031763C" w:rsidRPr="00297561">
            <w:rPr>
              <w:rFonts w:cstheme="minorHAnsi"/>
              <w:sz w:val="28"/>
              <w:szCs w:val="28"/>
            </w:rPr>
            <w:t>forlenget</w:t>
          </w:r>
          <w:r w:rsidR="008206F0" w:rsidRPr="00297561">
            <w:rPr>
              <w:rFonts w:cstheme="minorHAnsi"/>
              <w:sz w:val="28"/>
              <w:szCs w:val="28"/>
            </w:rPr>
            <w:t xml:space="preserve"> </w:t>
          </w:r>
          <w:r w:rsidRPr="00297561">
            <w:rPr>
              <w:rFonts w:cstheme="minorHAnsi"/>
              <w:sz w:val="28"/>
              <w:szCs w:val="28"/>
            </w:rPr>
            <w:t xml:space="preserve">del av forskningsprosjektet </w:t>
          </w:r>
          <w:proofErr w:type="spellStart"/>
          <w:r w:rsidRPr="00297561">
            <w:rPr>
              <w:rFonts w:cstheme="minorHAnsi"/>
              <w:sz w:val="28"/>
              <w:szCs w:val="28"/>
            </w:rPr>
            <w:t>Excon</w:t>
          </w:r>
          <w:proofErr w:type="spellEnd"/>
          <w:r w:rsidRPr="00297561">
            <w:rPr>
              <w:rFonts w:cstheme="minorHAnsi"/>
              <w:sz w:val="28"/>
              <w:szCs w:val="28"/>
            </w:rPr>
            <w:t>, der det gjøres pilotforsøk med katodisk beskyttelse i tidevanns- og skvalpesonen.</w:t>
          </w:r>
        </w:p>
        <w:p w14:paraId="480498EB" w14:textId="77777777" w:rsidR="00DF4745" w:rsidRPr="00297561" w:rsidRDefault="00DF4745" w:rsidP="00DF4745">
          <w:pPr>
            <w:rPr>
              <w:rFonts w:cstheme="minorHAnsi"/>
              <w:sz w:val="28"/>
              <w:szCs w:val="28"/>
            </w:rPr>
          </w:pPr>
        </w:p>
        <w:p w14:paraId="144F561E" w14:textId="6F28F2D4" w:rsidR="00DF4745" w:rsidRDefault="00DF4745" w:rsidP="00DF4745">
          <w:pPr>
            <w:rPr>
              <w:rFonts w:cstheme="minorHAnsi"/>
              <w:sz w:val="28"/>
              <w:szCs w:val="28"/>
            </w:rPr>
          </w:pPr>
          <w:r w:rsidRPr="00297561">
            <w:rPr>
              <w:rFonts w:cstheme="minorHAnsi"/>
              <w:sz w:val="28"/>
              <w:szCs w:val="28"/>
            </w:rPr>
            <w:t xml:space="preserve">Det tradisjonelle </w:t>
          </w:r>
          <w:r w:rsidR="00750C27" w:rsidRPr="00297561">
            <w:rPr>
              <w:rFonts w:cstheme="minorHAnsi"/>
              <w:sz w:val="28"/>
              <w:szCs w:val="28"/>
            </w:rPr>
            <w:t xml:space="preserve">katodiske </w:t>
          </w:r>
          <w:r w:rsidRPr="00297561">
            <w:rPr>
              <w:rFonts w:cstheme="minorHAnsi"/>
              <w:sz w:val="28"/>
              <w:szCs w:val="28"/>
            </w:rPr>
            <w:t xml:space="preserve">anlegget må designes som en del av forskningsprosjektet </w:t>
          </w:r>
          <w:proofErr w:type="spellStart"/>
          <w:r w:rsidRPr="00297561">
            <w:rPr>
              <w:rFonts w:cstheme="minorHAnsi"/>
              <w:sz w:val="28"/>
              <w:szCs w:val="28"/>
            </w:rPr>
            <w:t>pga</w:t>
          </w:r>
          <w:proofErr w:type="spellEnd"/>
          <w:r w:rsidRPr="00297561">
            <w:rPr>
              <w:rFonts w:cstheme="minorHAnsi"/>
              <w:sz w:val="28"/>
              <w:szCs w:val="28"/>
            </w:rPr>
            <w:t xml:space="preserve"> avhengigheter med instrumentering, ledningsføringer og styring fra skap.</w:t>
          </w:r>
        </w:p>
        <w:p w14:paraId="72581EDB" w14:textId="165D7397" w:rsidR="00924122" w:rsidRPr="00297561" w:rsidRDefault="00D77305" w:rsidP="00DF4745">
          <w:pPr>
            <w:rPr>
              <w:rFonts w:cstheme="minorHAnsi"/>
              <w:sz w:val="28"/>
              <w:szCs w:val="28"/>
            </w:rPr>
          </w:pPr>
          <w:r>
            <w:rPr>
              <w:rFonts w:cstheme="minorHAnsi"/>
              <w:sz w:val="28"/>
              <w:szCs w:val="28"/>
            </w:rPr>
            <w:t>Denne beskrivelsen gjelder også arbeider som skal utføres sommeren 2027</w:t>
          </w:r>
          <w:r w:rsidR="00AE529A">
            <w:rPr>
              <w:rFonts w:cstheme="minorHAnsi"/>
              <w:sz w:val="28"/>
              <w:szCs w:val="28"/>
            </w:rPr>
            <w:t xml:space="preserve"> med omtrent samme mengdegrunnlag. </w:t>
          </w:r>
          <w:r w:rsidR="00B26340">
            <w:rPr>
              <w:rFonts w:cstheme="minorHAnsi"/>
              <w:sz w:val="28"/>
              <w:szCs w:val="28"/>
            </w:rPr>
            <w:t xml:space="preserve">Det kommer </w:t>
          </w:r>
          <w:r w:rsidR="00506F18">
            <w:rPr>
              <w:rFonts w:cstheme="minorHAnsi"/>
              <w:sz w:val="28"/>
              <w:szCs w:val="28"/>
            </w:rPr>
            <w:t xml:space="preserve">imidlertid </w:t>
          </w:r>
          <w:r w:rsidR="00B26340">
            <w:rPr>
              <w:rFonts w:cstheme="minorHAnsi"/>
              <w:sz w:val="28"/>
              <w:szCs w:val="28"/>
            </w:rPr>
            <w:t>ny det</w:t>
          </w:r>
          <w:r w:rsidR="000749DC">
            <w:rPr>
              <w:rFonts w:cstheme="minorHAnsi"/>
              <w:sz w:val="28"/>
              <w:szCs w:val="28"/>
            </w:rPr>
            <w:t xml:space="preserve">aljert beskrivelse med eventuelle endringer </w:t>
          </w:r>
          <w:r w:rsidR="00506F18">
            <w:rPr>
              <w:rFonts w:cstheme="minorHAnsi"/>
              <w:sz w:val="28"/>
              <w:szCs w:val="28"/>
            </w:rPr>
            <w:t>i forkant av 2027.</w:t>
          </w:r>
        </w:p>
        <w:p w14:paraId="5A5805E1" w14:textId="77777777" w:rsidR="00A03FE5" w:rsidRPr="00297561" w:rsidRDefault="00A03FE5" w:rsidP="00DF4745">
          <w:pPr>
            <w:rPr>
              <w:rFonts w:cstheme="minorHAnsi"/>
              <w:sz w:val="28"/>
              <w:szCs w:val="28"/>
            </w:rPr>
          </w:pPr>
        </w:p>
        <w:p w14:paraId="4147CFA3" w14:textId="191795C3" w:rsidR="00A03FE5" w:rsidRPr="00297561" w:rsidRDefault="00A03FE5" w:rsidP="00DF4745">
          <w:pPr>
            <w:rPr>
              <w:rFonts w:cstheme="minorHAnsi"/>
              <w:sz w:val="28"/>
              <w:szCs w:val="28"/>
            </w:rPr>
          </w:pPr>
          <w:r w:rsidRPr="00297561">
            <w:rPr>
              <w:rFonts w:cstheme="minorHAnsi"/>
              <w:sz w:val="28"/>
              <w:szCs w:val="28"/>
            </w:rPr>
            <w:t xml:space="preserve">Det skal installeres katodisk beskyttelse for pilarene </w:t>
          </w:r>
          <w:r w:rsidR="00B44F7A" w:rsidRPr="00297561">
            <w:rPr>
              <w:rFonts w:cstheme="minorHAnsi"/>
              <w:sz w:val="28"/>
              <w:szCs w:val="28"/>
            </w:rPr>
            <w:t>6, 10, 12, 13, 16,</w:t>
          </w:r>
          <w:r w:rsidR="00F764D0" w:rsidRPr="00297561">
            <w:rPr>
              <w:rFonts w:cstheme="minorHAnsi"/>
              <w:sz w:val="28"/>
              <w:szCs w:val="28"/>
            </w:rPr>
            <w:t xml:space="preserve"> 17, 20, 23, 24, 25 og 28</w:t>
          </w:r>
          <w:r w:rsidR="00FF029D" w:rsidRPr="00297561">
            <w:rPr>
              <w:rFonts w:cstheme="minorHAnsi"/>
              <w:sz w:val="28"/>
              <w:szCs w:val="28"/>
            </w:rPr>
            <w:t xml:space="preserve">, til sammen 11 pilarer. Pilar </w:t>
          </w:r>
          <w:r w:rsidR="00BE2C11" w:rsidRPr="00297561">
            <w:rPr>
              <w:rFonts w:cstheme="minorHAnsi"/>
              <w:sz w:val="28"/>
              <w:szCs w:val="28"/>
            </w:rPr>
            <w:t>25 og 28 er firkantet/oval mens de øvrige er runde.</w:t>
          </w:r>
          <w:r w:rsidR="003B1805" w:rsidRPr="00297561">
            <w:rPr>
              <w:rFonts w:cstheme="minorHAnsi"/>
              <w:sz w:val="28"/>
              <w:szCs w:val="28"/>
            </w:rPr>
            <w:t xml:space="preserve"> Designene omfatter</w:t>
          </w:r>
          <w:r w:rsidRPr="00297561">
            <w:rPr>
              <w:rFonts w:cstheme="minorHAnsi"/>
              <w:sz w:val="28"/>
              <w:szCs w:val="28"/>
            </w:rPr>
            <w:t xml:space="preserve"> tradisjonell katodisk beskyttelse (titan-nett med sprøytemørtel) på pilarene over vann</w:t>
          </w:r>
          <w:r w:rsidR="00533A8D" w:rsidRPr="00297561">
            <w:rPr>
              <w:rFonts w:cstheme="minorHAnsi"/>
              <w:sz w:val="28"/>
              <w:szCs w:val="28"/>
            </w:rPr>
            <w:t xml:space="preserve"> og</w:t>
          </w:r>
          <w:r w:rsidRPr="00297561">
            <w:rPr>
              <w:rFonts w:cstheme="minorHAnsi"/>
              <w:sz w:val="28"/>
              <w:szCs w:val="28"/>
            </w:rPr>
            <w:t xml:space="preserve"> </w:t>
          </w:r>
          <w:r w:rsidR="003B007E" w:rsidRPr="00297561">
            <w:rPr>
              <w:rFonts w:cstheme="minorHAnsi"/>
              <w:sz w:val="28"/>
              <w:szCs w:val="28"/>
            </w:rPr>
            <w:t xml:space="preserve">kappeløsninger med katodisk beskyttelse </w:t>
          </w:r>
          <w:r w:rsidR="009A3606" w:rsidRPr="00297561">
            <w:rPr>
              <w:rFonts w:cstheme="minorHAnsi"/>
              <w:sz w:val="28"/>
              <w:szCs w:val="28"/>
            </w:rPr>
            <w:t xml:space="preserve">(utviklet i forskningsprosjektet </w:t>
          </w:r>
          <w:proofErr w:type="spellStart"/>
          <w:r w:rsidR="009A3606" w:rsidRPr="00297561">
            <w:rPr>
              <w:rFonts w:cstheme="minorHAnsi"/>
              <w:sz w:val="28"/>
              <w:szCs w:val="28"/>
            </w:rPr>
            <w:t>Excon</w:t>
          </w:r>
          <w:proofErr w:type="spellEnd"/>
          <w:r w:rsidR="009A3606" w:rsidRPr="00297561">
            <w:rPr>
              <w:rFonts w:cstheme="minorHAnsi"/>
              <w:sz w:val="28"/>
              <w:szCs w:val="28"/>
            </w:rPr>
            <w:t>) i tidevanns og skvalpesonen</w:t>
          </w:r>
          <w:r w:rsidR="00E93C18" w:rsidRPr="00297561">
            <w:rPr>
              <w:rFonts w:cstheme="minorHAnsi"/>
              <w:sz w:val="28"/>
              <w:szCs w:val="28"/>
            </w:rPr>
            <w:t xml:space="preserve">. Merk at det ikke skal monteres </w:t>
          </w:r>
          <w:r w:rsidR="009A3606" w:rsidRPr="00297561">
            <w:rPr>
              <w:rFonts w:cstheme="minorHAnsi"/>
              <w:sz w:val="28"/>
              <w:szCs w:val="28"/>
            </w:rPr>
            <w:t xml:space="preserve">vannanoder </w:t>
          </w:r>
          <w:r w:rsidR="0016052E" w:rsidRPr="00297561">
            <w:rPr>
              <w:rFonts w:cstheme="minorHAnsi"/>
              <w:sz w:val="28"/>
              <w:szCs w:val="28"/>
            </w:rPr>
            <w:t>for sommeren 2026.</w:t>
          </w:r>
        </w:p>
        <w:p w14:paraId="2B6F717B" w14:textId="77777777" w:rsidR="00DF4745" w:rsidRPr="00297561" w:rsidRDefault="00DF4745" w:rsidP="00DF4745">
          <w:pPr>
            <w:rPr>
              <w:rFonts w:cstheme="minorHAnsi"/>
              <w:sz w:val="28"/>
              <w:szCs w:val="28"/>
            </w:rPr>
          </w:pPr>
          <w:r w:rsidRPr="00297561">
            <w:rPr>
              <w:rFonts w:cstheme="minorHAnsi"/>
              <w:sz w:val="28"/>
              <w:szCs w:val="28"/>
            </w:rPr>
            <w:t>Beskrivelser av pilarer</w:t>
          </w:r>
        </w:p>
        <w:p w14:paraId="6D614B2E" w14:textId="77777777" w:rsidR="00DF4745" w:rsidRPr="00297561" w:rsidRDefault="00DF4745" w:rsidP="00DF4745">
          <w:pPr>
            <w:rPr>
              <w:rFonts w:cstheme="minorHAnsi"/>
              <w:sz w:val="28"/>
              <w:szCs w:val="28"/>
            </w:rPr>
          </w:pPr>
        </w:p>
        <w:p w14:paraId="20313671" w14:textId="385A11A3" w:rsidR="00DF4745" w:rsidRPr="00297561" w:rsidRDefault="00DF4745" w:rsidP="00DF4745">
          <w:pPr>
            <w:rPr>
              <w:rFonts w:cstheme="minorHAnsi"/>
              <w:sz w:val="28"/>
              <w:szCs w:val="28"/>
            </w:rPr>
          </w:pPr>
          <w:r w:rsidRPr="00297561">
            <w:rPr>
              <w:rFonts w:cstheme="minorHAnsi"/>
              <w:sz w:val="28"/>
              <w:szCs w:val="28"/>
            </w:rPr>
            <w:t>Figur 1 viser Skattørsund bru med sine 41 akser.</w:t>
          </w:r>
        </w:p>
        <w:p w14:paraId="446BDEEF" w14:textId="53A209F7" w:rsidR="00DF4745" w:rsidRPr="00297561" w:rsidRDefault="00DF4745" w:rsidP="00DF4745">
          <w:pPr>
            <w:rPr>
              <w:rFonts w:cstheme="minorHAnsi"/>
              <w:sz w:val="28"/>
              <w:szCs w:val="28"/>
            </w:rPr>
          </w:pPr>
          <w:r w:rsidRPr="00297561">
            <w:rPr>
              <w:rFonts w:cstheme="minorHAnsi"/>
              <w:noProof/>
              <w:sz w:val="28"/>
              <w:szCs w:val="28"/>
            </w:rPr>
            <w:drawing>
              <wp:inline distT="0" distB="0" distL="0" distR="0" wp14:anchorId="0A651B88" wp14:editId="780579FB">
                <wp:extent cx="5904230" cy="1128395"/>
                <wp:effectExtent l="0" t="0" r="1270" b="0"/>
                <wp:docPr id="266224156" name="Bilde 1" descr="Et bilde som inneholder tekst, line, diagram, kvittering&#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224156" name="Bilde 1" descr="Et bilde som inneholder tekst, line, diagram, kvittering&#10;&#10;KI-generert innhold kan være feil."/>
                        <pic:cNvPicPr/>
                      </pic:nvPicPr>
                      <pic:blipFill>
                        <a:blip r:embed="rId15"/>
                        <a:stretch>
                          <a:fillRect/>
                        </a:stretch>
                      </pic:blipFill>
                      <pic:spPr>
                        <a:xfrm>
                          <a:off x="0" y="0"/>
                          <a:ext cx="5904230" cy="1128395"/>
                        </a:xfrm>
                        <a:prstGeom prst="rect">
                          <a:avLst/>
                        </a:prstGeom>
                      </pic:spPr>
                    </pic:pic>
                  </a:graphicData>
                </a:graphic>
              </wp:inline>
            </w:drawing>
          </w:r>
        </w:p>
        <w:p w14:paraId="02335B3D" w14:textId="77777777" w:rsidR="00DF4745" w:rsidRPr="00297561" w:rsidRDefault="00DF4745" w:rsidP="00DF4745">
          <w:pPr>
            <w:rPr>
              <w:rFonts w:cstheme="minorHAnsi"/>
              <w:sz w:val="28"/>
              <w:szCs w:val="28"/>
            </w:rPr>
          </w:pPr>
          <w:r w:rsidRPr="00297561">
            <w:rPr>
              <w:rFonts w:cstheme="minorHAnsi"/>
              <w:sz w:val="28"/>
              <w:szCs w:val="28"/>
            </w:rPr>
            <w:t>Figur 1. Oppriss (bearbeidet skisse av original tegning).</w:t>
          </w:r>
        </w:p>
        <w:p w14:paraId="073FF22E" w14:textId="77777777" w:rsidR="00DF4745" w:rsidRPr="00297561" w:rsidRDefault="00DF4745" w:rsidP="00DF4745">
          <w:pPr>
            <w:rPr>
              <w:rFonts w:cstheme="minorHAnsi"/>
              <w:sz w:val="28"/>
              <w:szCs w:val="28"/>
            </w:rPr>
          </w:pPr>
          <w:proofErr w:type="gramStart"/>
          <w:r w:rsidRPr="00297561">
            <w:rPr>
              <w:rFonts w:cstheme="minorHAnsi"/>
              <w:sz w:val="28"/>
              <w:szCs w:val="28"/>
            </w:rPr>
            <w:t>NB :</w:t>
          </w:r>
          <w:proofErr w:type="gramEnd"/>
          <w:r w:rsidRPr="00297561">
            <w:rPr>
              <w:rFonts w:cstheme="minorHAnsi"/>
              <w:sz w:val="28"/>
              <w:szCs w:val="28"/>
            </w:rPr>
            <w:t xml:space="preserve"> Alle søyle og pilarnummer er i prosjektet er hentet fra ny akse nummerering. Landkar til landkar akse 1 – 41.</w:t>
          </w:r>
        </w:p>
        <w:p w14:paraId="3B3A78F9" w14:textId="77777777" w:rsidR="00DF4745" w:rsidRPr="00297561" w:rsidRDefault="00DF4745" w:rsidP="00DF4745">
          <w:pPr>
            <w:rPr>
              <w:rFonts w:cstheme="minorHAnsi"/>
              <w:sz w:val="28"/>
              <w:szCs w:val="28"/>
            </w:rPr>
          </w:pPr>
        </w:p>
        <w:p w14:paraId="4D3FC402" w14:textId="23E60FFD" w:rsidR="00DF4745" w:rsidRPr="00297561" w:rsidRDefault="00DF4745" w:rsidP="00DF4745">
          <w:pPr>
            <w:rPr>
              <w:rFonts w:cstheme="minorHAnsi"/>
              <w:sz w:val="28"/>
              <w:szCs w:val="28"/>
            </w:rPr>
          </w:pPr>
          <w:r w:rsidRPr="00297561">
            <w:rPr>
              <w:rFonts w:cstheme="minorHAnsi"/>
              <w:sz w:val="28"/>
              <w:szCs w:val="28"/>
            </w:rPr>
            <w:t xml:space="preserve">Figur 2 viser </w:t>
          </w:r>
          <w:r w:rsidR="005A07F8" w:rsidRPr="00297561">
            <w:rPr>
              <w:rFonts w:cstheme="minorHAnsi"/>
              <w:sz w:val="28"/>
              <w:szCs w:val="28"/>
            </w:rPr>
            <w:t xml:space="preserve">de tre pilartypene som er oppført på Skattørsund bru. </w:t>
          </w:r>
        </w:p>
        <w:p w14:paraId="0CE0A569" w14:textId="224F704C" w:rsidR="004A0B70" w:rsidRPr="00297561" w:rsidRDefault="004A0B70" w:rsidP="009E4353">
          <w:pPr>
            <w:rPr>
              <w:rFonts w:cstheme="minorHAnsi"/>
              <w:sz w:val="28"/>
              <w:szCs w:val="28"/>
            </w:rPr>
          </w:pPr>
        </w:p>
        <w:p w14:paraId="1299387E" w14:textId="38338C91" w:rsidR="00DF4745" w:rsidRPr="00297561" w:rsidRDefault="005A07F8" w:rsidP="009E4353">
          <w:pPr>
            <w:rPr>
              <w:rFonts w:cstheme="minorHAnsi"/>
              <w:sz w:val="28"/>
              <w:szCs w:val="28"/>
            </w:rPr>
          </w:pPr>
          <w:r w:rsidRPr="00297561">
            <w:rPr>
              <w:rFonts w:cstheme="minorHAnsi"/>
              <w:noProof/>
              <w:sz w:val="28"/>
              <w:szCs w:val="28"/>
            </w:rPr>
            <w:drawing>
              <wp:inline distT="0" distB="0" distL="0" distR="0" wp14:anchorId="2CA4625B" wp14:editId="698F67F1">
                <wp:extent cx="5904230" cy="3582670"/>
                <wp:effectExtent l="0" t="0" r="1270" b="0"/>
                <wp:docPr id="1700797248" name="Bilde 1" descr="Et bilde som inneholder diagram, line, Parallell, Teknisk tegning&#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797248" name="Bilde 1" descr="Et bilde som inneholder diagram, line, Parallell, Teknisk tegning&#10;&#10;KI-generert innhold kan være feil."/>
                        <pic:cNvPicPr/>
                      </pic:nvPicPr>
                      <pic:blipFill>
                        <a:blip r:embed="rId16"/>
                        <a:stretch>
                          <a:fillRect/>
                        </a:stretch>
                      </pic:blipFill>
                      <pic:spPr>
                        <a:xfrm>
                          <a:off x="0" y="0"/>
                          <a:ext cx="5904230" cy="3582670"/>
                        </a:xfrm>
                        <a:prstGeom prst="rect">
                          <a:avLst/>
                        </a:prstGeom>
                      </pic:spPr>
                    </pic:pic>
                  </a:graphicData>
                </a:graphic>
              </wp:inline>
            </w:drawing>
          </w:r>
        </w:p>
        <w:p w14:paraId="09EF98ED" w14:textId="02F8027B" w:rsidR="00DF4745" w:rsidRPr="00297561" w:rsidRDefault="00AA0323" w:rsidP="009E4353">
          <w:pPr>
            <w:rPr>
              <w:rFonts w:cstheme="minorHAnsi"/>
              <w:sz w:val="28"/>
              <w:szCs w:val="28"/>
            </w:rPr>
          </w:pPr>
          <w:r w:rsidRPr="00297561">
            <w:rPr>
              <w:rFonts w:cstheme="minorHAnsi"/>
              <w:sz w:val="28"/>
              <w:szCs w:val="28"/>
            </w:rPr>
            <w:t>Figur 2. Pilartype I, II og III for Skattørsund bru</w:t>
          </w:r>
        </w:p>
        <w:p w14:paraId="012EBC3C" w14:textId="77777777" w:rsidR="00AA0323" w:rsidRPr="00297561" w:rsidRDefault="00AA0323" w:rsidP="009E4353">
          <w:pPr>
            <w:rPr>
              <w:rFonts w:cstheme="minorHAnsi"/>
              <w:sz w:val="28"/>
              <w:szCs w:val="28"/>
            </w:rPr>
          </w:pPr>
        </w:p>
        <w:p w14:paraId="5E9962A2" w14:textId="0DDE7BE9" w:rsidR="00AA0323" w:rsidRPr="00297561" w:rsidRDefault="00AA0323" w:rsidP="009E4353">
          <w:pPr>
            <w:rPr>
              <w:rFonts w:cstheme="minorHAnsi"/>
              <w:sz w:val="28"/>
              <w:szCs w:val="28"/>
            </w:rPr>
          </w:pPr>
          <w:r w:rsidRPr="00297561">
            <w:rPr>
              <w:rFonts w:cstheme="minorHAnsi"/>
              <w:sz w:val="28"/>
              <w:szCs w:val="28"/>
            </w:rPr>
            <w:t>Sommeren 202</w:t>
          </w:r>
          <w:r w:rsidR="00A322FE" w:rsidRPr="00297561">
            <w:rPr>
              <w:rFonts w:cstheme="minorHAnsi"/>
              <w:sz w:val="28"/>
              <w:szCs w:val="28"/>
            </w:rPr>
            <w:t>6</w:t>
          </w:r>
          <w:r w:rsidRPr="00297561">
            <w:rPr>
              <w:rFonts w:cstheme="minorHAnsi"/>
              <w:sz w:val="28"/>
              <w:szCs w:val="28"/>
            </w:rPr>
            <w:t xml:space="preserve"> skal det rehabiliteres pilarer av pilartype I og II. Merk </w:t>
          </w:r>
          <w:r w:rsidR="00813147" w:rsidRPr="00297561">
            <w:rPr>
              <w:rFonts w:cstheme="minorHAnsi"/>
              <w:sz w:val="28"/>
              <w:szCs w:val="28"/>
            </w:rPr>
            <w:t xml:space="preserve">også </w:t>
          </w:r>
          <w:r w:rsidRPr="00297561">
            <w:rPr>
              <w:rFonts w:cstheme="minorHAnsi"/>
              <w:sz w:val="28"/>
              <w:szCs w:val="28"/>
            </w:rPr>
            <w:t>at forskjellene mellom pilar II og III gjelder bunnfundamenteringen. Foruten dette er tverrsnittmålene for pilar II og III de samme. Dette gjelder for de delene av pilarene som er over vann samt i tidevanns- og skvalpesonen.</w:t>
          </w:r>
        </w:p>
        <w:p w14:paraId="1C8D35BC" w14:textId="77777777" w:rsidR="00F72FEE" w:rsidRPr="00297561" w:rsidRDefault="00F72FEE" w:rsidP="009E4353">
          <w:pPr>
            <w:rPr>
              <w:rFonts w:cstheme="minorHAnsi"/>
              <w:sz w:val="28"/>
              <w:szCs w:val="28"/>
            </w:rPr>
          </w:pPr>
        </w:p>
        <w:p w14:paraId="3B765715" w14:textId="77777777" w:rsidR="00AF4C68" w:rsidRPr="00297561" w:rsidRDefault="00AF4C68" w:rsidP="009E4353">
          <w:pPr>
            <w:rPr>
              <w:rFonts w:cstheme="minorHAnsi"/>
              <w:sz w:val="28"/>
              <w:szCs w:val="28"/>
            </w:rPr>
          </w:pPr>
        </w:p>
        <w:p w14:paraId="4421FF78" w14:textId="77777777" w:rsidR="00AF4C68" w:rsidRPr="00297561" w:rsidRDefault="00AF4C68" w:rsidP="009E4353">
          <w:pPr>
            <w:rPr>
              <w:rFonts w:cstheme="minorHAnsi"/>
              <w:sz w:val="28"/>
              <w:szCs w:val="28"/>
            </w:rPr>
          </w:pPr>
        </w:p>
        <w:p w14:paraId="7D95851A" w14:textId="45F787D0" w:rsidR="00AA0323" w:rsidRPr="00297561" w:rsidRDefault="00AA0323" w:rsidP="009E4353">
          <w:pPr>
            <w:rPr>
              <w:rFonts w:cstheme="minorHAnsi"/>
              <w:sz w:val="28"/>
              <w:szCs w:val="28"/>
            </w:rPr>
          </w:pPr>
          <w:r w:rsidRPr="00297561">
            <w:rPr>
              <w:rFonts w:cstheme="minorHAnsi"/>
              <w:sz w:val="28"/>
              <w:szCs w:val="28"/>
            </w:rPr>
            <w:t>Mål og dimensjoner for pilarene</w:t>
          </w:r>
        </w:p>
        <w:p w14:paraId="4F4253E0" w14:textId="77777777" w:rsidR="00AA0323" w:rsidRPr="00297561" w:rsidRDefault="00AA0323" w:rsidP="009E4353">
          <w:pPr>
            <w:rPr>
              <w:rFonts w:cstheme="minorHAnsi"/>
              <w:sz w:val="28"/>
              <w:szCs w:val="28"/>
            </w:rPr>
          </w:pPr>
        </w:p>
        <w:p w14:paraId="4E088D65" w14:textId="05704B95" w:rsidR="00AA0323" w:rsidRPr="00297561" w:rsidRDefault="00AA0323" w:rsidP="009E4353">
          <w:pPr>
            <w:rPr>
              <w:rFonts w:cstheme="minorHAnsi"/>
              <w:sz w:val="28"/>
              <w:szCs w:val="28"/>
            </w:rPr>
          </w:pPr>
          <w:r w:rsidRPr="00297561">
            <w:rPr>
              <w:rFonts w:cstheme="minorHAnsi"/>
              <w:sz w:val="28"/>
              <w:szCs w:val="28"/>
            </w:rPr>
            <w:t>Mål og dimensjoner for pilartype I er vist i figur 3.</w:t>
          </w:r>
        </w:p>
        <w:p w14:paraId="60F62A59" w14:textId="78658B40" w:rsidR="00AA0323" w:rsidRPr="00297561" w:rsidRDefault="001D3BE1" w:rsidP="009E4353">
          <w:pPr>
            <w:rPr>
              <w:rFonts w:cstheme="minorHAnsi"/>
              <w:sz w:val="28"/>
              <w:szCs w:val="28"/>
            </w:rPr>
          </w:pPr>
          <w:r w:rsidRPr="00297561">
            <w:rPr>
              <w:rFonts w:cstheme="minorHAnsi"/>
              <w:noProof/>
              <w:sz w:val="28"/>
              <w:szCs w:val="28"/>
            </w:rPr>
            <w:drawing>
              <wp:inline distT="0" distB="0" distL="0" distR="0" wp14:anchorId="6A9BFC4D" wp14:editId="1D9A1A71">
                <wp:extent cx="5904230" cy="4089400"/>
                <wp:effectExtent l="0" t="0" r="1270" b="6350"/>
                <wp:docPr id="555955526"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955526" name=""/>
                        <pic:cNvPicPr/>
                      </pic:nvPicPr>
                      <pic:blipFill>
                        <a:blip r:embed="rId17"/>
                        <a:stretch>
                          <a:fillRect/>
                        </a:stretch>
                      </pic:blipFill>
                      <pic:spPr>
                        <a:xfrm>
                          <a:off x="0" y="0"/>
                          <a:ext cx="5904230" cy="4089400"/>
                        </a:xfrm>
                        <a:prstGeom prst="rect">
                          <a:avLst/>
                        </a:prstGeom>
                      </pic:spPr>
                    </pic:pic>
                  </a:graphicData>
                </a:graphic>
              </wp:inline>
            </w:drawing>
          </w:r>
        </w:p>
        <w:p w14:paraId="0ED4078F" w14:textId="1A028EF9" w:rsidR="00AA0323" w:rsidRPr="00297561" w:rsidRDefault="00AA0323" w:rsidP="009E4353">
          <w:pPr>
            <w:rPr>
              <w:rFonts w:cstheme="minorHAnsi"/>
              <w:sz w:val="28"/>
              <w:szCs w:val="28"/>
            </w:rPr>
          </w:pPr>
          <w:r w:rsidRPr="00297561">
            <w:rPr>
              <w:rFonts w:cstheme="minorHAnsi"/>
              <w:sz w:val="28"/>
              <w:szCs w:val="28"/>
            </w:rPr>
            <w:t>Figur 3. Mål og dimensjoner for pilartype I.</w:t>
          </w:r>
        </w:p>
        <w:p w14:paraId="701BAB9A" w14:textId="77777777" w:rsidR="00AA0323" w:rsidRPr="00297561" w:rsidRDefault="00AA0323" w:rsidP="009E4353">
          <w:pPr>
            <w:rPr>
              <w:rFonts w:cstheme="minorHAnsi"/>
              <w:sz w:val="28"/>
              <w:szCs w:val="28"/>
            </w:rPr>
          </w:pPr>
        </w:p>
        <w:p w14:paraId="5646F6C8" w14:textId="77777777" w:rsidR="00AA0323" w:rsidRPr="00297561" w:rsidRDefault="00AA0323" w:rsidP="009E4353">
          <w:pPr>
            <w:rPr>
              <w:rFonts w:cstheme="minorHAnsi"/>
              <w:sz w:val="28"/>
              <w:szCs w:val="28"/>
            </w:rPr>
          </w:pPr>
        </w:p>
        <w:p w14:paraId="7FAB0FC1" w14:textId="6B04B3F9" w:rsidR="00AA0323" w:rsidRPr="00297561" w:rsidRDefault="00AA0323" w:rsidP="009E4353">
          <w:pPr>
            <w:rPr>
              <w:rFonts w:cstheme="minorHAnsi"/>
              <w:sz w:val="28"/>
              <w:szCs w:val="28"/>
            </w:rPr>
          </w:pPr>
          <w:r w:rsidRPr="00297561">
            <w:rPr>
              <w:rFonts w:cstheme="minorHAnsi"/>
              <w:sz w:val="28"/>
              <w:szCs w:val="28"/>
            </w:rPr>
            <w:t>Mål og dimensjoner for pilartype II er vist i figur 4</w:t>
          </w:r>
        </w:p>
        <w:p w14:paraId="6954F3EC" w14:textId="4F305BC8" w:rsidR="00DF4745" w:rsidRPr="00297561" w:rsidRDefault="00A43C34" w:rsidP="009E4353">
          <w:pPr>
            <w:rPr>
              <w:rFonts w:cstheme="minorHAnsi"/>
              <w:sz w:val="28"/>
              <w:szCs w:val="28"/>
            </w:rPr>
          </w:pPr>
          <w:r w:rsidRPr="00297561">
            <w:rPr>
              <w:rFonts w:cstheme="minorHAnsi"/>
              <w:noProof/>
              <w:sz w:val="28"/>
              <w:szCs w:val="28"/>
            </w:rPr>
            <w:drawing>
              <wp:inline distT="0" distB="0" distL="0" distR="0" wp14:anchorId="0D3DD79C" wp14:editId="3FD67BEE">
                <wp:extent cx="5904230" cy="4223385"/>
                <wp:effectExtent l="0" t="0" r="1270" b="5715"/>
                <wp:docPr id="731798410"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798410" name=""/>
                        <pic:cNvPicPr/>
                      </pic:nvPicPr>
                      <pic:blipFill>
                        <a:blip r:embed="rId18"/>
                        <a:stretch>
                          <a:fillRect/>
                        </a:stretch>
                      </pic:blipFill>
                      <pic:spPr>
                        <a:xfrm>
                          <a:off x="0" y="0"/>
                          <a:ext cx="5904230" cy="4223385"/>
                        </a:xfrm>
                        <a:prstGeom prst="rect">
                          <a:avLst/>
                        </a:prstGeom>
                      </pic:spPr>
                    </pic:pic>
                  </a:graphicData>
                </a:graphic>
              </wp:inline>
            </w:drawing>
          </w:r>
        </w:p>
        <w:p w14:paraId="419F2DAE" w14:textId="225D2943" w:rsidR="00DF4745" w:rsidRPr="00297561" w:rsidRDefault="00AA0323" w:rsidP="009E4353">
          <w:pPr>
            <w:rPr>
              <w:rFonts w:cstheme="minorHAnsi"/>
              <w:sz w:val="28"/>
              <w:szCs w:val="28"/>
            </w:rPr>
          </w:pPr>
          <w:r w:rsidRPr="00297561">
            <w:rPr>
              <w:rFonts w:cstheme="minorHAnsi"/>
              <w:sz w:val="28"/>
              <w:szCs w:val="28"/>
            </w:rPr>
            <w:t>Figur 4. Mål og dimensjoner for pilartype II.</w:t>
          </w:r>
        </w:p>
        <w:p w14:paraId="18D26F49" w14:textId="77777777" w:rsidR="00B17BBE" w:rsidRPr="00297561" w:rsidRDefault="00B17BBE" w:rsidP="009E4353">
          <w:pPr>
            <w:rPr>
              <w:rFonts w:cstheme="minorHAnsi"/>
              <w:sz w:val="28"/>
              <w:szCs w:val="28"/>
            </w:rPr>
          </w:pPr>
        </w:p>
        <w:p w14:paraId="4A42DD89" w14:textId="77777777" w:rsidR="00B17BBE" w:rsidRPr="00297561" w:rsidRDefault="00B17BBE" w:rsidP="009E4353">
          <w:pPr>
            <w:rPr>
              <w:rFonts w:cstheme="minorHAnsi"/>
              <w:sz w:val="28"/>
              <w:szCs w:val="28"/>
            </w:rPr>
          </w:pPr>
        </w:p>
        <w:p w14:paraId="356324A6" w14:textId="101C7F7B" w:rsidR="00F72FEE" w:rsidRPr="00297561" w:rsidRDefault="00F72FEE" w:rsidP="009E4353">
          <w:pPr>
            <w:rPr>
              <w:rFonts w:cstheme="minorHAnsi"/>
              <w:sz w:val="28"/>
              <w:szCs w:val="28"/>
            </w:rPr>
          </w:pPr>
          <w:r w:rsidRPr="00297561">
            <w:rPr>
              <w:rFonts w:cstheme="minorHAnsi"/>
              <w:sz w:val="28"/>
              <w:szCs w:val="28"/>
            </w:rPr>
            <w:t>Ovalformet del av pilar</w:t>
          </w:r>
          <w:r w:rsidR="00082943" w:rsidRPr="00297561">
            <w:rPr>
              <w:rFonts w:cstheme="minorHAnsi"/>
              <w:sz w:val="28"/>
              <w:szCs w:val="28"/>
            </w:rPr>
            <w:t>type II og III</w:t>
          </w:r>
          <w:r w:rsidRPr="00297561">
            <w:rPr>
              <w:rFonts w:cstheme="minorHAnsi"/>
              <w:sz w:val="28"/>
              <w:szCs w:val="28"/>
            </w:rPr>
            <w:t xml:space="preserve"> over vann</w:t>
          </w:r>
          <w:r w:rsidR="00976FDA" w:rsidRPr="00297561">
            <w:rPr>
              <w:rFonts w:cstheme="minorHAnsi"/>
              <w:sz w:val="28"/>
              <w:szCs w:val="28"/>
            </w:rPr>
            <w:t xml:space="preserve"> er gitt i figur 5.</w:t>
          </w:r>
        </w:p>
        <w:p w14:paraId="445F0E38" w14:textId="77777777" w:rsidR="00F72FEE" w:rsidRPr="00297561" w:rsidRDefault="00F72FEE" w:rsidP="009E4353">
          <w:pPr>
            <w:rPr>
              <w:rFonts w:cstheme="minorHAnsi"/>
              <w:sz w:val="28"/>
              <w:szCs w:val="28"/>
            </w:rPr>
          </w:pPr>
        </w:p>
        <w:p w14:paraId="647C1D53" w14:textId="42B268C8" w:rsidR="00F72FEE" w:rsidRPr="00297561" w:rsidRDefault="00976FDA" w:rsidP="009E4353">
          <w:pPr>
            <w:rPr>
              <w:rFonts w:cstheme="minorHAnsi"/>
              <w:sz w:val="28"/>
              <w:szCs w:val="28"/>
            </w:rPr>
          </w:pPr>
          <w:r w:rsidRPr="00297561">
            <w:rPr>
              <w:rFonts w:cstheme="minorHAnsi"/>
              <w:noProof/>
              <w:sz w:val="28"/>
              <w:szCs w:val="28"/>
            </w:rPr>
            <w:drawing>
              <wp:inline distT="0" distB="0" distL="0" distR="0" wp14:anchorId="516A9ED7" wp14:editId="35C50F19">
                <wp:extent cx="5850467" cy="5538442"/>
                <wp:effectExtent l="0" t="0" r="0" b="5715"/>
                <wp:docPr id="390828016" name="Bilde 1" descr="Et bilde som inneholder tegning, sketch, diagram, Teknisk tegning&#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828016" name="Bilde 1" descr="Et bilde som inneholder tegning, sketch, diagram, Teknisk tegning&#10;&#10;KI-generert innhold kan være feil."/>
                        <pic:cNvPicPr/>
                      </pic:nvPicPr>
                      <pic:blipFill>
                        <a:blip r:embed="rId19"/>
                        <a:stretch>
                          <a:fillRect/>
                        </a:stretch>
                      </pic:blipFill>
                      <pic:spPr>
                        <a:xfrm>
                          <a:off x="0" y="0"/>
                          <a:ext cx="5892587" cy="5578315"/>
                        </a:xfrm>
                        <a:prstGeom prst="rect">
                          <a:avLst/>
                        </a:prstGeom>
                      </pic:spPr>
                    </pic:pic>
                  </a:graphicData>
                </a:graphic>
              </wp:inline>
            </w:drawing>
          </w:r>
        </w:p>
        <w:p w14:paraId="62445BB4" w14:textId="7512405B" w:rsidR="00F72FEE" w:rsidRPr="00297561" w:rsidRDefault="00976FDA" w:rsidP="009E4353">
          <w:pPr>
            <w:rPr>
              <w:rFonts w:cstheme="minorHAnsi"/>
              <w:sz w:val="28"/>
              <w:szCs w:val="28"/>
            </w:rPr>
          </w:pPr>
          <w:r w:rsidRPr="00297561">
            <w:rPr>
              <w:rFonts w:cstheme="minorHAnsi"/>
              <w:sz w:val="28"/>
              <w:szCs w:val="28"/>
            </w:rPr>
            <w:t>Figur 5. Dimensjoner for ovalformet del av pilar over vann. Gjelder for både pilartype II og III.</w:t>
          </w:r>
        </w:p>
        <w:p w14:paraId="53AE3491" w14:textId="77777777" w:rsidR="00976FDA" w:rsidRPr="00297561" w:rsidRDefault="00976FDA" w:rsidP="009E4353">
          <w:pPr>
            <w:rPr>
              <w:rFonts w:cstheme="minorHAnsi"/>
              <w:sz w:val="28"/>
              <w:szCs w:val="28"/>
            </w:rPr>
          </w:pPr>
        </w:p>
        <w:p w14:paraId="532D4FF2" w14:textId="77777777" w:rsidR="00F05D8C" w:rsidRPr="00297561" w:rsidRDefault="00F05D8C" w:rsidP="009E4353">
          <w:pPr>
            <w:rPr>
              <w:rFonts w:cstheme="minorHAnsi"/>
              <w:sz w:val="28"/>
              <w:szCs w:val="28"/>
            </w:rPr>
          </w:pPr>
        </w:p>
        <w:p w14:paraId="6B03A631" w14:textId="15F78170" w:rsidR="00F72FEE" w:rsidRPr="00297561" w:rsidRDefault="00F72FEE" w:rsidP="009E4353">
          <w:pPr>
            <w:rPr>
              <w:rFonts w:cstheme="minorHAnsi"/>
              <w:sz w:val="28"/>
              <w:szCs w:val="28"/>
            </w:rPr>
          </w:pPr>
          <w:r w:rsidRPr="00297561">
            <w:rPr>
              <w:rFonts w:cstheme="minorHAnsi"/>
              <w:sz w:val="28"/>
              <w:szCs w:val="28"/>
            </w:rPr>
            <w:t>Rektangulær del av pilar i tidevanns- og skvalpesonen</w:t>
          </w:r>
          <w:r w:rsidR="00976FDA" w:rsidRPr="00297561">
            <w:rPr>
              <w:rFonts w:cstheme="minorHAnsi"/>
              <w:sz w:val="28"/>
              <w:szCs w:val="28"/>
            </w:rPr>
            <w:t xml:space="preserve"> er gitt i figur 6.</w:t>
          </w:r>
        </w:p>
        <w:p w14:paraId="622C12C7" w14:textId="77777777" w:rsidR="00F72FEE" w:rsidRPr="00297561" w:rsidRDefault="00F72FEE" w:rsidP="009E4353">
          <w:pPr>
            <w:rPr>
              <w:rFonts w:cstheme="minorHAnsi"/>
              <w:sz w:val="28"/>
              <w:szCs w:val="28"/>
            </w:rPr>
          </w:pPr>
        </w:p>
        <w:p w14:paraId="010E45F0" w14:textId="4AEFF007" w:rsidR="00DF4745" w:rsidRPr="00297561" w:rsidRDefault="00976FDA" w:rsidP="009E4353">
          <w:pPr>
            <w:rPr>
              <w:rFonts w:cstheme="minorHAnsi"/>
              <w:sz w:val="28"/>
              <w:szCs w:val="28"/>
            </w:rPr>
          </w:pPr>
          <w:r w:rsidRPr="00297561">
            <w:rPr>
              <w:rFonts w:cstheme="minorHAnsi"/>
              <w:noProof/>
              <w:sz w:val="28"/>
              <w:szCs w:val="28"/>
            </w:rPr>
            <w:drawing>
              <wp:inline distT="0" distB="0" distL="0" distR="0" wp14:anchorId="71D81A93" wp14:editId="7D89A3D8">
                <wp:extent cx="4349974" cy="5378726"/>
                <wp:effectExtent l="0" t="0" r="0" b="0"/>
                <wp:docPr id="1659610432" name="Bilde 1" descr="Et bilde som inneholder diagram, line, Teknisk tegning, sketch&#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610432" name="Bilde 1" descr="Et bilde som inneholder diagram, line, Teknisk tegning, sketch&#10;&#10;KI-generert innhold kan være feil."/>
                        <pic:cNvPicPr/>
                      </pic:nvPicPr>
                      <pic:blipFill>
                        <a:blip r:embed="rId20"/>
                        <a:stretch>
                          <a:fillRect/>
                        </a:stretch>
                      </pic:blipFill>
                      <pic:spPr>
                        <a:xfrm>
                          <a:off x="0" y="0"/>
                          <a:ext cx="4349974" cy="5378726"/>
                        </a:xfrm>
                        <a:prstGeom prst="rect">
                          <a:avLst/>
                        </a:prstGeom>
                      </pic:spPr>
                    </pic:pic>
                  </a:graphicData>
                </a:graphic>
              </wp:inline>
            </w:drawing>
          </w:r>
        </w:p>
        <w:p w14:paraId="55C2992D" w14:textId="77777777" w:rsidR="00976FDA" w:rsidRPr="00297561" w:rsidRDefault="00976FDA" w:rsidP="009E4353">
          <w:pPr>
            <w:rPr>
              <w:rFonts w:cstheme="minorHAnsi"/>
              <w:sz w:val="28"/>
              <w:szCs w:val="28"/>
            </w:rPr>
          </w:pPr>
        </w:p>
        <w:p w14:paraId="762BB1E5" w14:textId="5417CE44" w:rsidR="00DF4745" w:rsidRPr="00297561" w:rsidRDefault="00976FDA" w:rsidP="009E4353">
          <w:pPr>
            <w:rPr>
              <w:rFonts w:cstheme="minorHAnsi"/>
              <w:sz w:val="28"/>
              <w:szCs w:val="28"/>
            </w:rPr>
          </w:pPr>
          <w:r w:rsidRPr="00297561">
            <w:rPr>
              <w:rFonts w:cstheme="minorHAnsi"/>
              <w:sz w:val="28"/>
              <w:szCs w:val="28"/>
            </w:rPr>
            <w:t>Figur 6. Dimensjoner for rektangulær del av pilar i tidevanns- og skvalpesonen. Gjelder for både pilartype II og III.</w:t>
          </w:r>
        </w:p>
        <w:p w14:paraId="48AAAD75" w14:textId="77777777" w:rsidR="00DF4745" w:rsidRPr="00297561" w:rsidRDefault="00DF4745" w:rsidP="009E4353">
          <w:pPr>
            <w:rPr>
              <w:rFonts w:cstheme="minorHAnsi"/>
              <w:sz w:val="28"/>
              <w:szCs w:val="28"/>
            </w:rPr>
          </w:pPr>
        </w:p>
        <w:p w14:paraId="1AB6206D" w14:textId="03403ABB" w:rsidR="00DF4745" w:rsidRPr="00297561" w:rsidRDefault="00976FDA" w:rsidP="009E4353">
          <w:pPr>
            <w:rPr>
              <w:rFonts w:cstheme="minorHAnsi"/>
              <w:sz w:val="28"/>
              <w:szCs w:val="28"/>
            </w:rPr>
          </w:pPr>
          <w:r w:rsidRPr="00297561">
            <w:rPr>
              <w:rFonts w:cstheme="minorHAnsi"/>
              <w:sz w:val="28"/>
              <w:szCs w:val="28"/>
            </w:rPr>
            <w:t>Lokalisering av pilarene</w:t>
          </w:r>
        </w:p>
        <w:p w14:paraId="701352DF" w14:textId="49F273B0" w:rsidR="00F97046" w:rsidRPr="00297561" w:rsidRDefault="00F97046" w:rsidP="009E4353">
          <w:pPr>
            <w:rPr>
              <w:rFonts w:cstheme="minorHAnsi"/>
              <w:sz w:val="28"/>
              <w:szCs w:val="28"/>
            </w:rPr>
          </w:pPr>
          <w:r w:rsidRPr="00297561">
            <w:rPr>
              <w:rFonts w:cstheme="minorHAnsi"/>
              <w:sz w:val="28"/>
              <w:szCs w:val="28"/>
            </w:rPr>
            <w:t xml:space="preserve">Lokalisering av pilar </w:t>
          </w:r>
          <w:r w:rsidR="00BE7E00" w:rsidRPr="00297561">
            <w:rPr>
              <w:rFonts w:cstheme="minorHAnsi"/>
              <w:sz w:val="28"/>
              <w:szCs w:val="28"/>
            </w:rPr>
            <w:t>6, 10, 12, 13, 16, 17, 20, 23, 24, 25 og 28</w:t>
          </w:r>
          <w:r w:rsidRPr="00297561">
            <w:rPr>
              <w:rFonts w:cstheme="minorHAnsi"/>
              <w:sz w:val="28"/>
              <w:szCs w:val="28"/>
            </w:rPr>
            <w:t xml:space="preserve"> er vist i figur 7 og 8. </w:t>
          </w:r>
        </w:p>
        <w:p w14:paraId="7FDF1B2B" w14:textId="41218C65" w:rsidR="00F97046" w:rsidRPr="00297561" w:rsidRDefault="00F97046" w:rsidP="009E4353">
          <w:pPr>
            <w:rPr>
              <w:rFonts w:cstheme="minorHAnsi"/>
              <w:sz w:val="28"/>
              <w:szCs w:val="28"/>
            </w:rPr>
          </w:pPr>
        </w:p>
        <w:p w14:paraId="1754226F" w14:textId="77777777" w:rsidR="00F97046" w:rsidRPr="00297561" w:rsidRDefault="00F97046" w:rsidP="009E4353">
          <w:pPr>
            <w:rPr>
              <w:rFonts w:cstheme="minorHAnsi"/>
              <w:sz w:val="28"/>
              <w:szCs w:val="28"/>
            </w:rPr>
          </w:pPr>
        </w:p>
        <w:p w14:paraId="1EDE9783" w14:textId="77777777" w:rsidR="00F97046" w:rsidRPr="00297561" w:rsidRDefault="00F97046" w:rsidP="009E4353">
          <w:pPr>
            <w:rPr>
              <w:rFonts w:cstheme="minorHAnsi"/>
              <w:sz w:val="28"/>
              <w:szCs w:val="28"/>
            </w:rPr>
          </w:pPr>
        </w:p>
        <w:p w14:paraId="01DBFD9D" w14:textId="77777777" w:rsidR="00F97046" w:rsidRPr="00297561" w:rsidRDefault="00F97046" w:rsidP="009E4353">
          <w:pPr>
            <w:rPr>
              <w:rFonts w:cstheme="minorHAnsi"/>
              <w:sz w:val="28"/>
              <w:szCs w:val="28"/>
            </w:rPr>
          </w:pPr>
        </w:p>
        <w:p w14:paraId="311BBE19" w14:textId="77777777" w:rsidR="0005663E" w:rsidRPr="00297561" w:rsidRDefault="0005663E" w:rsidP="009E4353">
          <w:pPr>
            <w:rPr>
              <w:rFonts w:cstheme="minorHAnsi"/>
              <w:sz w:val="28"/>
              <w:szCs w:val="28"/>
            </w:rPr>
          </w:pPr>
        </w:p>
        <w:p w14:paraId="31460762" w14:textId="17821261" w:rsidR="0005663E" w:rsidRPr="00297561" w:rsidRDefault="00065582" w:rsidP="009E4353">
          <w:pPr>
            <w:rPr>
              <w:rFonts w:cstheme="minorHAnsi"/>
              <w:sz w:val="28"/>
              <w:szCs w:val="28"/>
            </w:rPr>
          </w:pPr>
          <w:r w:rsidRPr="00297561">
            <w:rPr>
              <w:rFonts w:cstheme="minorHAnsi"/>
              <w:noProof/>
              <w:sz w:val="28"/>
              <w:szCs w:val="28"/>
            </w:rPr>
            <w:drawing>
              <wp:inline distT="0" distB="0" distL="0" distR="0" wp14:anchorId="7407CD3B" wp14:editId="23EC5D7D">
                <wp:extent cx="5904230" cy="4079875"/>
                <wp:effectExtent l="0" t="0" r="1270" b="0"/>
                <wp:docPr id="314076507"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076507" name=""/>
                        <pic:cNvPicPr/>
                      </pic:nvPicPr>
                      <pic:blipFill>
                        <a:blip r:embed="rId21"/>
                        <a:stretch>
                          <a:fillRect/>
                        </a:stretch>
                      </pic:blipFill>
                      <pic:spPr>
                        <a:xfrm>
                          <a:off x="0" y="0"/>
                          <a:ext cx="5904230" cy="4079875"/>
                        </a:xfrm>
                        <a:prstGeom prst="rect">
                          <a:avLst/>
                        </a:prstGeom>
                      </pic:spPr>
                    </pic:pic>
                  </a:graphicData>
                </a:graphic>
              </wp:inline>
            </w:drawing>
          </w:r>
        </w:p>
        <w:p w14:paraId="1DFAB1AC" w14:textId="77777777" w:rsidR="00DF4745" w:rsidRPr="00297561" w:rsidRDefault="00DF4745" w:rsidP="009E4353">
          <w:pPr>
            <w:rPr>
              <w:rFonts w:cstheme="minorHAnsi"/>
              <w:sz w:val="28"/>
              <w:szCs w:val="28"/>
            </w:rPr>
          </w:pPr>
        </w:p>
        <w:p w14:paraId="26C1E684" w14:textId="6FA10F83" w:rsidR="00DF4745" w:rsidRPr="00297561" w:rsidRDefault="0005663E" w:rsidP="009E4353">
          <w:pPr>
            <w:rPr>
              <w:rFonts w:cstheme="minorHAnsi"/>
              <w:sz w:val="28"/>
              <w:szCs w:val="28"/>
            </w:rPr>
          </w:pPr>
          <w:r w:rsidRPr="00297561">
            <w:rPr>
              <w:rFonts w:cstheme="minorHAnsi"/>
              <w:sz w:val="28"/>
              <w:szCs w:val="28"/>
            </w:rPr>
            <w:t xml:space="preserve">Figur 7. </w:t>
          </w:r>
          <w:r w:rsidR="00F97046" w:rsidRPr="00297561">
            <w:rPr>
              <w:rFonts w:cstheme="minorHAnsi"/>
              <w:sz w:val="28"/>
              <w:szCs w:val="28"/>
            </w:rPr>
            <w:t>Lokalisering av pilarer der det skal monteres tradisjonell katodisk beskyttelse sommeren 202</w:t>
          </w:r>
          <w:r w:rsidR="00C1144F" w:rsidRPr="00297561">
            <w:rPr>
              <w:rFonts w:cstheme="minorHAnsi"/>
              <w:sz w:val="28"/>
              <w:szCs w:val="28"/>
            </w:rPr>
            <w:t>6</w:t>
          </w:r>
          <w:r w:rsidR="00EA323F" w:rsidRPr="00297561">
            <w:rPr>
              <w:rFonts w:cstheme="minorHAnsi"/>
              <w:sz w:val="28"/>
              <w:szCs w:val="28"/>
            </w:rPr>
            <w:t xml:space="preserve"> samt </w:t>
          </w:r>
          <w:r w:rsidR="00BA6C4A" w:rsidRPr="00297561">
            <w:rPr>
              <w:rFonts w:cstheme="minorHAnsi"/>
              <w:sz w:val="28"/>
              <w:szCs w:val="28"/>
            </w:rPr>
            <w:t>katodisk beskyttelse med kappeløsninger.</w:t>
          </w:r>
          <w:r w:rsidR="00182219" w:rsidRPr="00297561">
            <w:rPr>
              <w:rFonts w:cstheme="minorHAnsi"/>
              <w:sz w:val="28"/>
              <w:szCs w:val="28"/>
            </w:rPr>
            <w:t xml:space="preserve"> Dette gjelder pilar 6, 10, 12, 13, 16, 17 og 20, der samtlige er runde pilarer. </w:t>
          </w:r>
          <w:r w:rsidR="002913F1" w:rsidRPr="00297561">
            <w:rPr>
              <w:rFonts w:cstheme="minorHAnsi"/>
              <w:sz w:val="28"/>
              <w:szCs w:val="28"/>
            </w:rPr>
            <w:t>Merk at for disse ble det installert vannano</w:t>
          </w:r>
          <w:r w:rsidR="00803166" w:rsidRPr="00297561">
            <w:rPr>
              <w:rFonts w:cstheme="minorHAnsi"/>
              <w:sz w:val="28"/>
              <w:szCs w:val="28"/>
            </w:rPr>
            <w:t>der enten sommeren 2024 eller 2025.</w:t>
          </w:r>
        </w:p>
        <w:p w14:paraId="495EEB45" w14:textId="77777777" w:rsidR="00DF4745" w:rsidRPr="00297561" w:rsidRDefault="00DF4745" w:rsidP="009E4353">
          <w:pPr>
            <w:rPr>
              <w:rFonts w:cstheme="minorHAnsi"/>
              <w:sz w:val="28"/>
              <w:szCs w:val="28"/>
            </w:rPr>
          </w:pPr>
        </w:p>
        <w:p w14:paraId="236D7E8F" w14:textId="77777777" w:rsidR="00DF4745" w:rsidRPr="00297561" w:rsidRDefault="00DF4745" w:rsidP="009E4353">
          <w:pPr>
            <w:rPr>
              <w:rFonts w:cstheme="minorHAnsi"/>
              <w:sz w:val="28"/>
              <w:szCs w:val="28"/>
            </w:rPr>
          </w:pPr>
        </w:p>
        <w:p w14:paraId="0F73E1C4" w14:textId="52BD3F3D" w:rsidR="00DF4745" w:rsidRPr="00297561" w:rsidRDefault="00E92D7D" w:rsidP="009E4353">
          <w:pPr>
            <w:rPr>
              <w:rFonts w:cstheme="minorHAnsi"/>
              <w:sz w:val="28"/>
              <w:szCs w:val="28"/>
            </w:rPr>
          </w:pPr>
          <w:r w:rsidRPr="00297561">
            <w:rPr>
              <w:rFonts w:cstheme="minorHAnsi"/>
              <w:noProof/>
              <w:sz w:val="28"/>
              <w:szCs w:val="28"/>
            </w:rPr>
            <w:drawing>
              <wp:inline distT="0" distB="0" distL="0" distR="0" wp14:anchorId="412FD90F" wp14:editId="53938DEC">
                <wp:extent cx="5904230" cy="4097020"/>
                <wp:effectExtent l="0" t="0" r="1270" b="0"/>
                <wp:docPr id="537919269"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919269" name=""/>
                        <pic:cNvPicPr/>
                      </pic:nvPicPr>
                      <pic:blipFill>
                        <a:blip r:embed="rId22"/>
                        <a:stretch>
                          <a:fillRect/>
                        </a:stretch>
                      </pic:blipFill>
                      <pic:spPr>
                        <a:xfrm>
                          <a:off x="0" y="0"/>
                          <a:ext cx="5904230" cy="4097020"/>
                        </a:xfrm>
                        <a:prstGeom prst="rect">
                          <a:avLst/>
                        </a:prstGeom>
                      </pic:spPr>
                    </pic:pic>
                  </a:graphicData>
                </a:graphic>
              </wp:inline>
            </w:drawing>
          </w:r>
        </w:p>
        <w:p w14:paraId="6D69F605" w14:textId="77777777" w:rsidR="00DF4745" w:rsidRPr="00297561" w:rsidRDefault="00DF4745" w:rsidP="009E4353">
          <w:pPr>
            <w:rPr>
              <w:rFonts w:cstheme="minorHAnsi"/>
              <w:sz w:val="28"/>
              <w:szCs w:val="28"/>
            </w:rPr>
          </w:pPr>
        </w:p>
        <w:p w14:paraId="42F4CBD3" w14:textId="1A31FC6D" w:rsidR="00DF4745" w:rsidRPr="00297561" w:rsidRDefault="00F97046" w:rsidP="009E4353">
          <w:pPr>
            <w:rPr>
              <w:rFonts w:cstheme="minorHAnsi"/>
              <w:sz w:val="28"/>
              <w:szCs w:val="28"/>
            </w:rPr>
          </w:pPr>
          <w:r w:rsidRPr="00297561">
            <w:rPr>
              <w:rFonts w:cstheme="minorHAnsi"/>
              <w:sz w:val="28"/>
              <w:szCs w:val="28"/>
            </w:rPr>
            <w:t>Figur 8: Lokalisering av pilarer der det skal monteres tradisjonell katodisk beskyttelse sommeren 202</w:t>
          </w:r>
          <w:r w:rsidR="00C1144F" w:rsidRPr="00297561">
            <w:rPr>
              <w:rFonts w:cstheme="minorHAnsi"/>
              <w:sz w:val="28"/>
              <w:szCs w:val="28"/>
            </w:rPr>
            <w:t>6</w:t>
          </w:r>
          <w:r w:rsidR="00803166" w:rsidRPr="00297561">
            <w:rPr>
              <w:rFonts w:cstheme="minorHAnsi"/>
              <w:sz w:val="28"/>
              <w:szCs w:val="28"/>
            </w:rPr>
            <w:t xml:space="preserve"> </w:t>
          </w:r>
          <w:r w:rsidR="00C1144F" w:rsidRPr="00297561">
            <w:rPr>
              <w:rFonts w:cstheme="minorHAnsi"/>
              <w:sz w:val="28"/>
              <w:szCs w:val="28"/>
            </w:rPr>
            <w:t>samt katodisk beskyttelse med kappeløsninger.</w:t>
          </w:r>
          <w:r w:rsidRPr="00297561">
            <w:rPr>
              <w:rFonts w:cstheme="minorHAnsi"/>
              <w:sz w:val="28"/>
              <w:szCs w:val="28"/>
            </w:rPr>
            <w:t xml:space="preserve"> </w:t>
          </w:r>
          <w:r w:rsidR="00C1144F" w:rsidRPr="00297561">
            <w:rPr>
              <w:rFonts w:cstheme="minorHAnsi"/>
              <w:sz w:val="28"/>
              <w:szCs w:val="28"/>
            </w:rPr>
            <w:t>Dette gjelder pilar 23, 24, 25 og 28</w:t>
          </w:r>
          <w:r w:rsidR="00C104F9" w:rsidRPr="00297561">
            <w:rPr>
              <w:rFonts w:cstheme="minorHAnsi"/>
              <w:sz w:val="28"/>
              <w:szCs w:val="28"/>
            </w:rPr>
            <w:t xml:space="preserve"> der 23 og 24 er runde pilarer mens 25 og 28 er firkantede/ovale.</w:t>
          </w:r>
          <w:r w:rsidR="00B763F6" w:rsidRPr="00297561">
            <w:rPr>
              <w:rFonts w:cstheme="minorHAnsi"/>
              <w:sz w:val="28"/>
              <w:szCs w:val="28"/>
            </w:rPr>
            <w:t xml:space="preserve"> For 23 og 24 ble det installert vannaoder sommeren 2024 eller 2025.</w:t>
          </w:r>
        </w:p>
        <w:p w14:paraId="4FD1C870" w14:textId="77777777" w:rsidR="00DF4745" w:rsidRPr="00297561" w:rsidRDefault="00DF4745" w:rsidP="009E4353">
          <w:pPr>
            <w:rPr>
              <w:rFonts w:cstheme="minorHAnsi"/>
              <w:sz w:val="28"/>
              <w:szCs w:val="28"/>
            </w:rPr>
          </w:pPr>
        </w:p>
        <w:p w14:paraId="5C4C37C8" w14:textId="23CA474D" w:rsidR="00DF4745" w:rsidRPr="00297561" w:rsidRDefault="00AB25F2" w:rsidP="009E4353">
          <w:pPr>
            <w:rPr>
              <w:rFonts w:cstheme="minorHAnsi"/>
              <w:sz w:val="28"/>
              <w:szCs w:val="28"/>
            </w:rPr>
          </w:pPr>
          <w:r w:rsidRPr="00297561">
            <w:rPr>
              <w:rFonts w:cstheme="minorHAnsi"/>
              <w:sz w:val="28"/>
              <w:szCs w:val="28"/>
            </w:rPr>
            <w:t>Anodesoner for tradisjonell katodisk beskyttelse</w:t>
          </w:r>
          <w:r w:rsidR="00D73BD0" w:rsidRPr="00297561">
            <w:rPr>
              <w:rFonts w:cstheme="minorHAnsi"/>
              <w:sz w:val="28"/>
              <w:szCs w:val="28"/>
            </w:rPr>
            <w:t xml:space="preserve"> og med kappeløsninger</w:t>
          </w:r>
        </w:p>
        <w:p w14:paraId="50C25ECE" w14:textId="7DFBE3C2" w:rsidR="00670FA8" w:rsidRPr="00297561" w:rsidRDefault="00670FA8" w:rsidP="009E4353">
          <w:pPr>
            <w:rPr>
              <w:rFonts w:cstheme="minorHAnsi"/>
              <w:sz w:val="28"/>
              <w:szCs w:val="28"/>
            </w:rPr>
          </w:pPr>
          <w:r w:rsidRPr="00297561">
            <w:rPr>
              <w:rFonts w:cstheme="minorHAnsi"/>
              <w:sz w:val="28"/>
              <w:szCs w:val="28"/>
            </w:rPr>
            <w:t>Pilar type II</w:t>
          </w:r>
        </w:p>
        <w:p w14:paraId="7B97FD89" w14:textId="77777777" w:rsidR="00AB25F2" w:rsidRPr="00297561" w:rsidRDefault="00AB25F2" w:rsidP="009E4353">
          <w:pPr>
            <w:rPr>
              <w:rFonts w:cstheme="minorHAnsi"/>
              <w:sz w:val="28"/>
              <w:szCs w:val="28"/>
            </w:rPr>
          </w:pPr>
        </w:p>
        <w:p w14:paraId="6BD0379F" w14:textId="607FFA61" w:rsidR="00AB25F2" w:rsidRPr="00297561" w:rsidRDefault="00AB25F2" w:rsidP="009E4353">
          <w:pPr>
            <w:rPr>
              <w:rFonts w:cstheme="minorHAnsi"/>
              <w:sz w:val="28"/>
              <w:szCs w:val="28"/>
            </w:rPr>
          </w:pPr>
          <w:r w:rsidRPr="00297561">
            <w:rPr>
              <w:rFonts w:cstheme="minorHAnsi"/>
              <w:sz w:val="28"/>
              <w:szCs w:val="28"/>
            </w:rPr>
            <w:t>Oversikter over koter for høyvann/lavvann er gitt i figur 9. Merk at bruen ble prosjektert etter disse målene, og at det kan forekomme variasjoner mellom individuelle pilarer (som bygd).</w:t>
          </w:r>
        </w:p>
        <w:p w14:paraId="2F417093" w14:textId="77777777" w:rsidR="00AB25F2" w:rsidRPr="00297561" w:rsidRDefault="00AB25F2" w:rsidP="009E4353">
          <w:pPr>
            <w:rPr>
              <w:rFonts w:cstheme="minorHAnsi"/>
              <w:sz w:val="28"/>
              <w:szCs w:val="28"/>
            </w:rPr>
          </w:pPr>
        </w:p>
        <w:p w14:paraId="1EAEA3E5" w14:textId="10DF2E40" w:rsidR="00AB25F2" w:rsidRPr="00297561" w:rsidRDefault="00AB25F2" w:rsidP="009E4353">
          <w:pPr>
            <w:rPr>
              <w:rFonts w:cstheme="minorHAnsi"/>
              <w:sz w:val="28"/>
              <w:szCs w:val="28"/>
            </w:rPr>
          </w:pPr>
          <w:r w:rsidRPr="00297561">
            <w:rPr>
              <w:rFonts w:cstheme="minorHAnsi"/>
              <w:noProof/>
              <w:sz w:val="28"/>
              <w:szCs w:val="28"/>
            </w:rPr>
            <w:drawing>
              <wp:inline distT="0" distB="0" distL="0" distR="0" wp14:anchorId="5CFDFA48" wp14:editId="00EADE52">
                <wp:extent cx="5581937" cy="6045511"/>
                <wp:effectExtent l="0" t="0" r="0" b="0"/>
                <wp:docPr id="1080795655" name="Bilde 1" descr="Et bilde som inneholder tekst, skjermbilde, diagram, line&#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795655" name="Bilde 1" descr="Et bilde som inneholder tekst, skjermbilde, diagram, line&#10;&#10;KI-generert innhold kan være feil."/>
                        <pic:cNvPicPr/>
                      </pic:nvPicPr>
                      <pic:blipFill>
                        <a:blip r:embed="rId23"/>
                        <a:stretch>
                          <a:fillRect/>
                        </a:stretch>
                      </pic:blipFill>
                      <pic:spPr>
                        <a:xfrm>
                          <a:off x="0" y="0"/>
                          <a:ext cx="5581937" cy="6045511"/>
                        </a:xfrm>
                        <a:prstGeom prst="rect">
                          <a:avLst/>
                        </a:prstGeom>
                      </pic:spPr>
                    </pic:pic>
                  </a:graphicData>
                </a:graphic>
              </wp:inline>
            </w:drawing>
          </w:r>
        </w:p>
        <w:p w14:paraId="70137A09" w14:textId="62A3D5FB" w:rsidR="00AB25F2" w:rsidRPr="00297561" w:rsidRDefault="00AB25F2" w:rsidP="009E4353">
          <w:pPr>
            <w:rPr>
              <w:rFonts w:cstheme="minorHAnsi"/>
              <w:sz w:val="28"/>
              <w:szCs w:val="28"/>
            </w:rPr>
          </w:pPr>
          <w:r w:rsidRPr="00297561">
            <w:rPr>
              <w:rFonts w:cstheme="minorHAnsi"/>
              <w:sz w:val="28"/>
              <w:szCs w:val="28"/>
            </w:rPr>
            <w:t>Figur 9. Oversikt over høyvann/lavvann for pilarer Skattørsund bru.</w:t>
          </w:r>
        </w:p>
        <w:p w14:paraId="03099E98" w14:textId="77777777" w:rsidR="00DF4745" w:rsidRPr="00297561" w:rsidRDefault="00DF4745" w:rsidP="009E4353">
          <w:pPr>
            <w:rPr>
              <w:rFonts w:cstheme="minorHAnsi"/>
              <w:sz w:val="28"/>
              <w:szCs w:val="28"/>
            </w:rPr>
          </w:pPr>
        </w:p>
        <w:p w14:paraId="6B595B67" w14:textId="74443BB7" w:rsidR="00DF4745" w:rsidRPr="00297561" w:rsidRDefault="00A17BBF" w:rsidP="009E4353">
          <w:pPr>
            <w:rPr>
              <w:rFonts w:cstheme="minorHAnsi"/>
              <w:sz w:val="28"/>
              <w:szCs w:val="28"/>
            </w:rPr>
          </w:pPr>
          <w:r w:rsidRPr="00297561">
            <w:rPr>
              <w:rFonts w:cstheme="minorHAnsi"/>
              <w:sz w:val="28"/>
              <w:szCs w:val="28"/>
            </w:rPr>
            <w:t>Det skal installeres 2 anodesoner med tradisjonelle katodisk beskyttelse for hver av pilarene (</w:t>
          </w:r>
          <w:r w:rsidR="00564BFC" w:rsidRPr="00297561">
            <w:rPr>
              <w:rFonts w:cstheme="minorHAnsi"/>
              <w:sz w:val="28"/>
              <w:szCs w:val="28"/>
            </w:rPr>
            <w:t>25 og 28</w:t>
          </w:r>
          <w:r w:rsidRPr="00297561">
            <w:rPr>
              <w:rFonts w:cstheme="minorHAnsi"/>
              <w:sz w:val="28"/>
              <w:szCs w:val="28"/>
            </w:rPr>
            <w:t>). Prinsipp for oppdelingen er vist i figur 10.</w:t>
          </w:r>
        </w:p>
        <w:p w14:paraId="1A0DBE11" w14:textId="77777777" w:rsidR="00A17BBF" w:rsidRPr="00297561" w:rsidRDefault="00A17BBF" w:rsidP="009E4353">
          <w:pPr>
            <w:rPr>
              <w:rFonts w:cstheme="minorHAnsi"/>
              <w:sz w:val="28"/>
              <w:szCs w:val="28"/>
            </w:rPr>
          </w:pPr>
        </w:p>
        <w:p w14:paraId="135B5854" w14:textId="77777777" w:rsidR="00A17BBF" w:rsidRPr="00297561" w:rsidRDefault="00A17BBF" w:rsidP="009E4353">
          <w:pPr>
            <w:rPr>
              <w:rFonts w:cstheme="minorHAnsi"/>
              <w:sz w:val="28"/>
              <w:szCs w:val="28"/>
            </w:rPr>
          </w:pPr>
        </w:p>
        <w:p w14:paraId="3B01B2D3" w14:textId="77777777" w:rsidR="00DF4745" w:rsidRPr="00297561" w:rsidRDefault="00DF4745" w:rsidP="009E4353">
          <w:pPr>
            <w:rPr>
              <w:rFonts w:cstheme="minorHAnsi"/>
              <w:sz w:val="28"/>
              <w:szCs w:val="28"/>
            </w:rPr>
          </w:pPr>
        </w:p>
        <w:p w14:paraId="1B1C9A1E" w14:textId="77777777" w:rsidR="00DF4745" w:rsidRPr="00297561" w:rsidRDefault="00DF4745" w:rsidP="009E4353">
          <w:pPr>
            <w:rPr>
              <w:rFonts w:cstheme="minorHAnsi"/>
              <w:sz w:val="28"/>
              <w:szCs w:val="28"/>
            </w:rPr>
          </w:pPr>
        </w:p>
        <w:p w14:paraId="34109635" w14:textId="77777777" w:rsidR="00DF4745" w:rsidRPr="00297561" w:rsidRDefault="00DF4745" w:rsidP="009E4353">
          <w:pPr>
            <w:rPr>
              <w:rFonts w:cstheme="minorHAnsi"/>
              <w:sz w:val="28"/>
              <w:szCs w:val="28"/>
            </w:rPr>
          </w:pPr>
        </w:p>
        <w:p w14:paraId="0078EBC2" w14:textId="77777777" w:rsidR="00DF4745" w:rsidRPr="00297561" w:rsidRDefault="00DF4745" w:rsidP="009E4353">
          <w:pPr>
            <w:rPr>
              <w:rFonts w:cstheme="minorHAnsi"/>
              <w:sz w:val="28"/>
              <w:szCs w:val="28"/>
            </w:rPr>
          </w:pPr>
        </w:p>
        <w:p w14:paraId="6D62B306" w14:textId="77777777" w:rsidR="00DF4745" w:rsidRPr="00297561" w:rsidRDefault="00DF4745" w:rsidP="009E4353">
          <w:pPr>
            <w:rPr>
              <w:rFonts w:cstheme="minorHAnsi"/>
              <w:sz w:val="28"/>
              <w:szCs w:val="28"/>
            </w:rPr>
          </w:pPr>
        </w:p>
        <w:p w14:paraId="61BC9846" w14:textId="77777777" w:rsidR="00DF4745" w:rsidRPr="00297561" w:rsidRDefault="00DF4745" w:rsidP="009E4353">
          <w:pPr>
            <w:rPr>
              <w:rFonts w:cstheme="minorHAnsi"/>
              <w:sz w:val="28"/>
              <w:szCs w:val="28"/>
            </w:rPr>
          </w:pPr>
        </w:p>
        <w:p w14:paraId="6FB6D510" w14:textId="77777777" w:rsidR="00DF4745" w:rsidRPr="00297561" w:rsidRDefault="00DF4745" w:rsidP="009E4353">
          <w:pPr>
            <w:rPr>
              <w:rFonts w:cstheme="minorHAnsi"/>
              <w:sz w:val="28"/>
              <w:szCs w:val="28"/>
            </w:rPr>
          </w:pPr>
        </w:p>
        <w:p w14:paraId="0455BD39" w14:textId="181015BC" w:rsidR="00DF4745" w:rsidRPr="00297561" w:rsidRDefault="00DF4745" w:rsidP="009E4353">
          <w:pPr>
            <w:rPr>
              <w:rFonts w:cstheme="minorHAnsi"/>
              <w:sz w:val="28"/>
              <w:szCs w:val="28"/>
            </w:rPr>
          </w:pPr>
        </w:p>
        <w:p w14:paraId="6B018289" w14:textId="45D76DFD" w:rsidR="00DF4745" w:rsidRPr="00297561" w:rsidRDefault="00DF4745" w:rsidP="009E4353">
          <w:pPr>
            <w:rPr>
              <w:rFonts w:cstheme="minorHAnsi"/>
              <w:sz w:val="28"/>
              <w:szCs w:val="28"/>
            </w:rPr>
          </w:pPr>
        </w:p>
        <w:p w14:paraId="41ECAA49" w14:textId="7F289D05" w:rsidR="00DF4745" w:rsidRPr="00297561" w:rsidRDefault="00D164DB" w:rsidP="009E4353">
          <w:pPr>
            <w:rPr>
              <w:rFonts w:cstheme="minorHAnsi"/>
              <w:sz w:val="28"/>
              <w:szCs w:val="28"/>
            </w:rPr>
          </w:pPr>
          <w:r w:rsidRPr="00297561">
            <w:rPr>
              <w:rFonts w:cstheme="minorHAnsi"/>
              <w:noProof/>
              <w:sz w:val="28"/>
              <w:szCs w:val="28"/>
            </w:rPr>
            <mc:AlternateContent>
              <mc:Choice Requires="wps">
                <w:drawing>
                  <wp:anchor distT="0" distB="0" distL="114300" distR="114300" simplePos="0" relativeHeight="251668480" behindDoc="0" locked="0" layoutInCell="1" allowOverlap="1" wp14:anchorId="665E8FC3" wp14:editId="102AD34A">
                    <wp:simplePos x="0" y="0"/>
                    <wp:positionH relativeFrom="column">
                      <wp:posOffset>2522998</wp:posOffset>
                    </wp:positionH>
                    <wp:positionV relativeFrom="paragraph">
                      <wp:posOffset>2897689</wp:posOffset>
                    </wp:positionV>
                    <wp:extent cx="1932305" cy="1654376"/>
                    <wp:effectExtent l="0" t="0" r="10795" b="22225"/>
                    <wp:wrapNone/>
                    <wp:docPr id="977551824" name="Tekstboks 10"/>
                    <wp:cNvGraphicFramePr/>
                    <a:graphic xmlns:a="http://schemas.openxmlformats.org/drawingml/2006/main">
                      <a:graphicData uri="http://schemas.microsoft.com/office/word/2010/wordprocessingShape">
                        <wps:wsp>
                          <wps:cNvSpPr txBox="1"/>
                          <wps:spPr>
                            <a:xfrm>
                              <a:off x="0" y="0"/>
                              <a:ext cx="1932305" cy="1654376"/>
                            </a:xfrm>
                            <a:prstGeom prst="rect">
                              <a:avLst/>
                            </a:prstGeom>
                            <a:solidFill>
                              <a:schemeClr val="lt1"/>
                            </a:solidFill>
                            <a:ln w="6350">
                              <a:solidFill>
                                <a:prstClr val="black"/>
                              </a:solidFill>
                            </a:ln>
                          </wps:spPr>
                          <wps:txbx>
                            <w:txbxContent>
                              <w:p w14:paraId="118859FC" w14:textId="240868E1" w:rsidR="00D164DB" w:rsidRDefault="00D164DB">
                                <w:r>
                                  <w:t>Sone C:</w:t>
                                </w:r>
                              </w:p>
                              <w:p w14:paraId="753250E6" w14:textId="777D007B" w:rsidR="00806DE3" w:rsidRDefault="00806DE3">
                                <w:r>
                                  <w:t xml:space="preserve">Denne anodesonen omfatter </w:t>
                                </w:r>
                                <w:r w:rsidR="004B746A">
                                  <w:t xml:space="preserve">katodisk beskyttelse med </w:t>
                                </w:r>
                                <w:r w:rsidR="00D83487">
                                  <w:t>kappeløsninger</w:t>
                                </w:r>
                                <w:r w:rsidR="004B746A">
                                  <w:t>, detaljer angitt i figur XXX-XXX</w:t>
                                </w:r>
                              </w:p>
                              <w:p w14:paraId="6FF30989" w14:textId="0B29971D" w:rsidR="000B12D2" w:rsidRDefault="000B12D2">
                                <w:r>
                                  <w:t>Sonen monteres så nært lavvann som mulig, normalt 50 cm over eksi</w:t>
                                </w:r>
                                <w:r w:rsidR="00DF1442">
                                  <w:t>s</w:t>
                                </w:r>
                                <w:r>
                                  <w:t>terende lavvan</w:t>
                                </w:r>
                                <w:r w:rsidR="00DF1442">
                                  <w:t>n</w:t>
                                </w:r>
                                <w:r>
                                  <w:t xml:space="preserve">snivå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665E8FC3" id="_x0000_t202" coordsize="21600,21600" o:spt="202" path="m,l,21600r21600,l21600,xe">
                    <v:stroke joinstyle="miter"/>
                    <v:path gradientshapeok="t" o:connecttype="rect"/>
                  </v:shapetype>
                  <v:shape id="Tekstboks 10" o:spid="_x0000_s1026" type="#_x0000_t202" style="position:absolute;margin-left:198.65pt;margin-top:228.15pt;width:152.15pt;height:130.25pt;z-index:251668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" fillcolor="white [3201]" strokeweight=".5pt">
                    <v:textbox>
                      <w:txbxContent>
                        <w:p w14:paraId="118859FC" w14:textId="240868E1" w:rsidR="00D164DB" w:rsidRDefault="00D164DB">
                          <w:r>
                            <w:t>Sone C:</w:t>
                          </w:r>
                        </w:p>
                        <w:p w14:paraId="753250E6" w14:textId="777D007B" w:rsidR="00806DE3" w:rsidRDefault="00806DE3">
                          <w:r>
                            <w:t xml:space="preserve">Denne anodesonen omfatter </w:t>
                          </w:r>
                          <w:r w:rsidR="004B746A">
                            <w:t xml:space="preserve">katodisk beskyttelse med </w:t>
                          </w:r>
                          <w:r w:rsidR="00D83487">
                            <w:t>kappeløsninger</w:t>
                          </w:r>
                          <w:r w:rsidR="004B746A">
                            <w:t>, detaljer angitt i figur XXX-XXX</w:t>
                          </w:r>
                        </w:p>
                        <w:p w14:paraId="6FF30989" w14:textId="0B29971D" w:rsidR="000B12D2" w:rsidRDefault="000B12D2">
                          <w:r>
                            <w:t>Sonen monteres så nært lavvann som mulig, normalt 50 cm over eksi</w:t>
                          </w:r>
                          <w:r w:rsidR="00DF1442">
                            <w:t>s</w:t>
                          </w:r>
                          <w:r>
                            <w:t>terende lavvan</w:t>
                          </w:r>
                          <w:r w:rsidR="00DF1442">
                            <w:t>n</w:t>
                          </w:r>
                          <w:r>
                            <w:t xml:space="preserve">snivå </w:t>
                          </w:r>
                        </w:p>
                      </w:txbxContent>
                    </v:textbox>
                  </v:shape>
                </w:pict>
              </mc:Fallback>
            </mc:AlternateContent>
          </w:r>
          <w:r w:rsidR="00DF1442" w:rsidRPr="00297561">
            <w:rPr>
              <w:rFonts w:cstheme="minorHAnsi"/>
              <w:noProof/>
              <w:sz w:val="28"/>
              <w:szCs w:val="28"/>
            </w:rPr>
            <mc:AlternateContent>
              <mc:Choice Requires="wps">
                <w:drawing>
                  <wp:anchor distT="0" distB="0" distL="114300" distR="114300" simplePos="0" relativeHeight="251684864" behindDoc="0" locked="0" layoutInCell="1" allowOverlap="1" wp14:anchorId="345CBC75" wp14:editId="10723019">
                    <wp:simplePos x="0" y="0"/>
                    <wp:positionH relativeFrom="column">
                      <wp:posOffset>2137153</wp:posOffset>
                    </wp:positionH>
                    <wp:positionV relativeFrom="paragraph">
                      <wp:posOffset>3695806</wp:posOffset>
                    </wp:positionV>
                    <wp:extent cx="465128" cy="68713"/>
                    <wp:effectExtent l="38100" t="57150" r="11430" b="26670"/>
                    <wp:wrapNone/>
                    <wp:docPr id="1581466098" name="Rett pilkobling 28"/>
                    <wp:cNvGraphicFramePr/>
                    <a:graphic xmlns:a="http://schemas.openxmlformats.org/drawingml/2006/main">
                      <a:graphicData uri="http://schemas.microsoft.com/office/word/2010/wordprocessingShape">
                        <wps:wsp>
                          <wps:cNvCnPr/>
                          <wps:spPr>
                            <a:xfrm flipH="1" flipV="1">
                              <a:off x="0" y="0"/>
                              <a:ext cx="465128" cy="6871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5EB28970" id="_x0000_t32" coordsize="21600,21600" o:spt="32" o:oned="t" path="m,l21600,21600e" filled="f">
                    <v:path arrowok="t" fillok="f" o:connecttype="none"/>
                    <o:lock v:ext="edit" shapetype="t"/>
                  </v:shapetype>
                  <v:shape id="Rett pilkobling 28" o:spid="_x0000_s1026" type="#_x0000_t32" style="position:absolute;margin-left:168.3pt;margin-top:291pt;width:36.6pt;height:5.4pt;flip:x y;z-index:2516848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" strokecolor="black [3213]">
                    <v:stroke endarrow="block"/>
                  </v:shape>
                </w:pict>
              </mc:Fallback>
            </mc:AlternateContent>
          </w:r>
          <w:r w:rsidR="001F24D8" w:rsidRPr="00297561">
            <w:rPr>
              <w:rFonts w:cstheme="minorHAnsi"/>
              <w:noProof/>
              <w:sz w:val="28"/>
              <w:szCs w:val="28"/>
            </w:rPr>
            <mc:AlternateContent>
              <mc:Choice Requires="wps">
                <w:drawing>
                  <wp:anchor distT="0" distB="0" distL="114300" distR="114300" simplePos="0" relativeHeight="251683840" behindDoc="0" locked="0" layoutInCell="1" allowOverlap="1" wp14:anchorId="0818DEB6" wp14:editId="3A6F0C9F">
                    <wp:simplePos x="0" y="0"/>
                    <wp:positionH relativeFrom="column">
                      <wp:posOffset>651914</wp:posOffset>
                    </wp:positionH>
                    <wp:positionV relativeFrom="paragraph">
                      <wp:posOffset>862752</wp:posOffset>
                    </wp:positionV>
                    <wp:extent cx="1463822" cy="314685"/>
                    <wp:effectExtent l="0" t="0" r="79375" b="85725"/>
                    <wp:wrapNone/>
                    <wp:docPr id="1451368316" name="Rett pilkobling 27"/>
                    <wp:cNvGraphicFramePr/>
                    <a:graphic xmlns:a="http://schemas.openxmlformats.org/drawingml/2006/main">
                      <a:graphicData uri="http://schemas.microsoft.com/office/word/2010/wordprocessingShape">
                        <wps:wsp>
                          <wps:cNvCnPr/>
                          <wps:spPr>
                            <a:xfrm>
                              <a:off x="0" y="0"/>
                              <a:ext cx="1463822" cy="31468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43C4EC8" id="Rett pilkobling 27" o:spid="_x0000_s1026" type="#_x0000_t32" style="position:absolute;margin-left:51.35pt;margin-top:67.95pt;width:115.25pt;height:24.8pt;z-index:2516838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" strokecolor="black [3213]">
                    <v:stroke endarrow="block"/>
                  </v:shape>
                </w:pict>
              </mc:Fallback>
            </mc:AlternateContent>
          </w:r>
          <w:r w:rsidR="001F24D8" w:rsidRPr="00297561">
            <w:rPr>
              <w:rFonts w:cstheme="minorHAnsi"/>
              <w:noProof/>
              <w:sz w:val="28"/>
              <w:szCs w:val="28"/>
            </w:rPr>
            <mc:AlternateContent>
              <mc:Choice Requires="wps">
                <w:drawing>
                  <wp:anchor distT="0" distB="0" distL="114300" distR="114300" simplePos="0" relativeHeight="251682816" behindDoc="0" locked="0" layoutInCell="1" allowOverlap="1" wp14:anchorId="4EC90E9F" wp14:editId="3C39DFFA">
                    <wp:simplePos x="0" y="0"/>
                    <wp:positionH relativeFrom="column">
                      <wp:posOffset>1439461</wp:posOffset>
                    </wp:positionH>
                    <wp:positionV relativeFrom="paragraph">
                      <wp:posOffset>2115427</wp:posOffset>
                    </wp:positionV>
                    <wp:extent cx="676550" cy="95140"/>
                    <wp:effectExtent l="0" t="0" r="66675" b="76835"/>
                    <wp:wrapNone/>
                    <wp:docPr id="516011563" name="Rett pilkobling 26"/>
                    <wp:cNvGraphicFramePr/>
                    <a:graphic xmlns:a="http://schemas.openxmlformats.org/drawingml/2006/main">
                      <a:graphicData uri="http://schemas.microsoft.com/office/word/2010/wordprocessingShape">
                        <wps:wsp>
                          <wps:cNvCnPr/>
                          <wps:spPr>
                            <a:xfrm>
                              <a:off x="0" y="0"/>
                              <a:ext cx="676550" cy="9514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196C096" id="Rett pilkobling 26" o:spid="_x0000_s1026" type="#_x0000_t32" style="position:absolute;margin-left:113.35pt;margin-top:166.55pt;width:53.25pt;height:7.5pt;z-index:251682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" strokecolor="black [3213]">
                    <v:stroke endarrow="block"/>
                  </v:shape>
                </w:pict>
              </mc:Fallback>
            </mc:AlternateContent>
          </w:r>
          <w:r w:rsidR="00F3017C" w:rsidRPr="00297561">
            <w:rPr>
              <w:rFonts w:cstheme="minorHAnsi"/>
              <w:noProof/>
              <w:sz w:val="28"/>
              <w:szCs w:val="28"/>
            </w:rPr>
            <mc:AlternateContent>
              <mc:Choice Requires="wps">
                <w:drawing>
                  <wp:anchor distT="0" distB="0" distL="114300" distR="114300" simplePos="0" relativeHeight="251680768" behindDoc="0" locked="0" layoutInCell="1" allowOverlap="1" wp14:anchorId="3E08F6DD" wp14:editId="13523D42">
                    <wp:simplePos x="0" y="0"/>
                    <wp:positionH relativeFrom="column">
                      <wp:posOffset>2067560</wp:posOffset>
                    </wp:positionH>
                    <wp:positionV relativeFrom="paragraph">
                      <wp:posOffset>2416598</wp:posOffset>
                    </wp:positionV>
                    <wp:extent cx="16510" cy="1308100"/>
                    <wp:effectExtent l="76200" t="38100" r="59690" b="63500"/>
                    <wp:wrapNone/>
                    <wp:docPr id="520978183" name="Rett pilkobling 23"/>
                    <wp:cNvGraphicFramePr/>
                    <a:graphic xmlns:a="http://schemas.openxmlformats.org/drawingml/2006/main">
                      <a:graphicData uri="http://schemas.microsoft.com/office/word/2010/wordprocessingShape">
                        <wps:wsp>
                          <wps:cNvCnPr/>
                          <wps:spPr>
                            <a:xfrm flipH="1">
                              <a:off x="0" y="0"/>
                              <a:ext cx="16510" cy="1308100"/>
                            </a:xfrm>
                            <a:prstGeom prst="straightConnector1">
                              <a:avLst/>
                            </a:prstGeom>
                            <a:ln w="1905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A2916E2" id="Rett pilkobling 23" o:spid="_x0000_s1026" type="#_x0000_t32" style="position:absolute;margin-left:162.8pt;margin-top:190.3pt;width:1.3pt;height:103pt;flip:x;z-index:2516807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" strokecolor="black [3213]" strokeweight="1.5pt">
                    <v:stroke startarrow="block" endarrow="block"/>
                  </v:shape>
                </w:pict>
              </mc:Fallback>
            </mc:AlternateContent>
          </w:r>
          <w:r w:rsidR="001240A5" w:rsidRPr="00297561">
            <w:rPr>
              <w:rFonts w:cstheme="minorHAnsi"/>
              <w:noProof/>
              <w:sz w:val="28"/>
              <w:szCs w:val="28"/>
            </w:rPr>
            <mc:AlternateContent>
              <mc:Choice Requires="wps">
                <w:drawing>
                  <wp:anchor distT="0" distB="0" distL="114300" distR="114300" simplePos="0" relativeHeight="251679744" behindDoc="0" locked="0" layoutInCell="1" allowOverlap="1" wp14:anchorId="7EDEDC91" wp14:editId="5504D2BC">
                    <wp:simplePos x="0" y="0"/>
                    <wp:positionH relativeFrom="column">
                      <wp:posOffset>2164927</wp:posOffset>
                    </wp:positionH>
                    <wp:positionV relativeFrom="paragraph">
                      <wp:posOffset>2048722</wp:posOffset>
                    </wp:positionV>
                    <wp:extent cx="12700" cy="355600"/>
                    <wp:effectExtent l="76200" t="38100" r="82550" b="63500"/>
                    <wp:wrapNone/>
                    <wp:docPr id="1397538446" name="Rett pilkobling 22"/>
                    <wp:cNvGraphicFramePr/>
                    <a:graphic xmlns:a="http://schemas.openxmlformats.org/drawingml/2006/main">
                      <a:graphicData uri="http://schemas.microsoft.com/office/word/2010/wordprocessingShape">
                        <wps:wsp>
                          <wps:cNvCnPr/>
                          <wps:spPr>
                            <a:xfrm flipH="1">
                              <a:off x="0" y="0"/>
                              <a:ext cx="12700" cy="355600"/>
                            </a:xfrm>
                            <a:prstGeom prst="straightConnector1">
                              <a:avLst/>
                            </a:prstGeom>
                            <a:ln w="1905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48E93BA" id="Rett pilkobling 22" o:spid="_x0000_s1026" type="#_x0000_t32" style="position:absolute;margin-left:170.45pt;margin-top:161.3pt;width:1pt;height:28pt;flip:x;z-index:2516797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" strokecolor="black [3213]" strokeweight="1.5pt">
                    <v:stroke startarrow="block" endarrow="block"/>
                  </v:shape>
                </w:pict>
              </mc:Fallback>
            </mc:AlternateContent>
          </w:r>
          <w:r w:rsidR="00112416" w:rsidRPr="00297561">
            <w:rPr>
              <w:rFonts w:cstheme="minorHAnsi"/>
              <w:noProof/>
              <w:sz w:val="28"/>
              <w:szCs w:val="28"/>
            </w:rPr>
            <mc:AlternateContent>
              <mc:Choice Requires="wps">
                <w:drawing>
                  <wp:anchor distT="0" distB="0" distL="114300" distR="114300" simplePos="0" relativeHeight="251663360" behindDoc="0" locked="0" layoutInCell="1" allowOverlap="1" wp14:anchorId="2B1484BF" wp14:editId="35155442">
                    <wp:simplePos x="0" y="0"/>
                    <wp:positionH relativeFrom="margin">
                      <wp:posOffset>86360</wp:posOffset>
                    </wp:positionH>
                    <wp:positionV relativeFrom="paragraph">
                      <wp:posOffset>105622</wp:posOffset>
                    </wp:positionV>
                    <wp:extent cx="2013585" cy="963083"/>
                    <wp:effectExtent l="0" t="0" r="24765" b="27940"/>
                    <wp:wrapNone/>
                    <wp:docPr id="1247551819" name="Tekstboks 5"/>
                    <wp:cNvGraphicFramePr/>
                    <a:graphic xmlns:a="http://schemas.openxmlformats.org/drawingml/2006/main">
                      <a:graphicData uri="http://schemas.microsoft.com/office/word/2010/wordprocessingShape">
                        <wps:wsp>
                          <wps:cNvSpPr txBox="1"/>
                          <wps:spPr>
                            <a:xfrm>
                              <a:off x="0" y="0"/>
                              <a:ext cx="2013585" cy="963083"/>
                            </a:xfrm>
                            <a:prstGeom prst="rect">
                              <a:avLst/>
                            </a:prstGeom>
                            <a:solidFill>
                              <a:schemeClr val="lt1"/>
                            </a:solidFill>
                            <a:ln w="6350">
                              <a:solidFill>
                                <a:prstClr val="black"/>
                              </a:solidFill>
                            </a:ln>
                          </wps:spPr>
                          <wps:txbx>
                            <w:txbxContent>
                              <w:p w14:paraId="12286439" w14:textId="2E17CF6A" w:rsidR="00B17620" w:rsidRDefault="004F5E3A">
                                <w:r>
                                  <w:t xml:space="preserve">Sone A: </w:t>
                                </w:r>
                                <w:r w:rsidR="00740070">
                                  <w:t xml:space="preserve">Det installeres én anodesone </w:t>
                                </w:r>
                                <w:r w:rsidR="00FC26F0">
                                  <w:t xml:space="preserve">på oval del av pilar </w:t>
                                </w:r>
                                <w:r w:rsidR="008924D4">
                                  <w:t xml:space="preserve">fra topp pilar til </w:t>
                                </w:r>
                                <w:r w:rsidR="00955E5B">
                                  <w:t>Kt +</w:t>
                                </w:r>
                                <w:r w:rsidR="00112416">
                                  <w:t>4</w:t>
                                </w:r>
                                <w:r w:rsidR="00955E5B">
                                  <w:t>,</w:t>
                                </w:r>
                                <w:r w:rsidR="00112416">
                                  <w:t>0</w:t>
                                </w:r>
                                <w:r w:rsidR="00AB7A4E">
                                  <w:t>. A</w:t>
                                </w:r>
                                <w:r w:rsidR="00955E5B">
                                  <w:t xml:space="preserve">ltså </w:t>
                                </w:r>
                                <w:r w:rsidR="00112416">
                                  <w:t>5</w:t>
                                </w:r>
                                <w:r w:rsidR="00955E5B">
                                  <w:t>0 cm over rektangulær del</w:t>
                                </w:r>
                                <w:r w:rsidR="003209CD">
                                  <w:t xml:space="preserve"> av pilaren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1484BF" id="Tekstboks 5" o:spid="_x0000_s1027" type="#_x0000_t202" style="position:absolute;margin-left:6.8pt;margin-top:8.3pt;width:158.55pt;height:75.85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" fillcolor="white [3201]" strokeweight=".5pt">
                    <v:textbox>
                      <w:txbxContent>
                        <w:p w14:paraId="12286439" w14:textId="2E17CF6A" w:rsidR="00B17620" w:rsidRDefault="004F5E3A">
                          <w:r>
                            <w:t xml:space="preserve">Sone A: </w:t>
                          </w:r>
                          <w:r w:rsidR="00740070">
                            <w:t xml:space="preserve">Det installeres én anodesone </w:t>
                          </w:r>
                          <w:r w:rsidR="00FC26F0">
                            <w:t xml:space="preserve">på oval del av pilar </w:t>
                          </w:r>
                          <w:r w:rsidR="008924D4">
                            <w:t xml:space="preserve">fra topp pilar til </w:t>
                          </w:r>
                          <w:r w:rsidR="00955E5B">
                            <w:t>Kt +</w:t>
                          </w:r>
                          <w:r w:rsidR="00112416">
                            <w:t>4</w:t>
                          </w:r>
                          <w:r w:rsidR="00955E5B">
                            <w:t>,</w:t>
                          </w:r>
                          <w:r w:rsidR="00112416">
                            <w:t>0</w:t>
                          </w:r>
                          <w:r w:rsidR="00AB7A4E">
                            <w:t>. A</w:t>
                          </w:r>
                          <w:r w:rsidR="00955E5B">
                            <w:t xml:space="preserve">ltså </w:t>
                          </w:r>
                          <w:r w:rsidR="00112416">
                            <w:t>5</w:t>
                          </w:r>
                          <w:r w:rsidR="00955E5B">
                            <w:t>0 cm over rektangulær del</w:t>
                          </w:r>
                          <w:r w:rsidR="003209CD">
                            <w:t xml:space="preserve"> av pilaren</w:t>
                          </w:r>
                        </w:p>
                      </w:txbxContent>
                    </v:textbox>
                    <w10:wrap anchorx="margin"/>
                  </v:shape>
                </w:pict>
              </mc:Fallback>
            </mc:AlternateContent>
          </w:r>
          <w:r w:rsidR="00112416" w:rsidRPr="00297561">
            <w:rPr>
              <w:rFonts w:cstheme="minorHAnsi"/>
              <w:noProof/>
              <w:sz w:val="28"/>
              <w:szCs w:val="28"/>
            </w:rPr>
            <mc:AlternateContent>
              <mc:Choice Requires="wps">
                <w:drawing>
                  <wp:anchor distT="0" distB="0" distL="114300" distR="114300" simplePos="0" relativeHeight="251664384" behindDoc="0" locked="0" layoutInCell="1" allowOverlap="1" wp14:anchorId="317E565C" wp14:editId="0E4E3947">
                    <wp:simplePos x="0" y="0"/>
                    <wp:positionH relativeFrom="column">
                      <wp:posOffset>122555</wp:posOffset>
                    </wp:positionH>
                    <wp:positionV relativeFrom="paragraph">
                      <wp:posOffset>1098550</wp:posOffset>
                    </wp:positionV>
                    <wp:extent cx="1850390" cy="1134745"/>
                    <wp:effectExtent l="0" t="0" r="16510" b="27305"/>
                    <wp:wrapNone/>
                    <wp:docPr id="1659160839" name="Tekstboks 6"/>
                    <wp:cNvGraphicFramePr/>
                    <a:graphic xmlns:a="http://schemas.openxmlformats.org/drawingml/2006/main">
                      <a:graphicData uri="http://schemas.microsoft.com/office/word/2010/wordprocessingShape">
                        <wps:wsp>
                          <wps:cNvSpPr txBox="1"/>
                          <wps:spPr>
                            <a:xfrm>
                              <a:off x="0" y="0"/>
                              <a:ext cx="1850390" cy="1134745"/>
                            </a:xfrm>
                            <a:prstGeom prst="rect">
                              <a:avLst/>
                            </a:prstGeom>
                            <a:solidFill>
                              <a:schemeClr val="lt1"/>
                            </a:solidFill>
                            <a:ln w="6350">
                              <a:solidFill>
                                <a:prstClr val="black"/>
                              </a:solidFill>
                            </a:ln>
                          </wps:spPr>
                          <wps:txbx>
                            <w:txbxContent>
                              <w:p w14:paraId="1C32D700" w14:textId="7135FE7A" w:rsidR="000300C3" w:rsidRDefault="004F5E3A">
                                <w:r>
                                  <w:t xml:space="preserve">Sone B: </w:t>
                                </w:r>
                                <w:r w:rsidR="00D839B6">
                                  <w:t>Det installeres én anodesone fra Kt +</w:t>
                                </w:r>
                                <w:r w:rsidR="00003533">
                                  <w:t>3,</w:t>
                                </w:r>
                                <w:r w:rsidR="00D14418">
                                  <w:t>9</w:t>
                                </w:r>
                                <w:r w:rsidR="00F25588">
                                  <w:t xml:space="preserve"> ned til Kt +</w:t>
                                </w:r>
                                <w:r w:rsidR="005C3A5A">
                                  <w:t xml:space="preserve">3,50 der titan-nett formes </w:t>
                                </w:r>
                                <w:r w:rsidR="002E34BF">
                                  <w:t xml:space="preserve">og tilpasses den horisontale flaten </w:t>
                                </w:r>
                                <w:r w:rsidR="00C7461C">
                                  <w:t xml:space="preserve">slik vist i figur </w:t>
                                </w:r>
                                <w:r w:rsidR="008E004C">
                                  <w:t>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7E565C" id="Tekstboks 6" o:spid="_x0000_s1028" type="#_x0000_t202" style="position:absolute;margin-left:9.65pt;margin-top:86.5pt;width:145.7pt;height:89.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" fillcolor="white [3201]" strokeweight=".5pt">
                    <v:textbox>
                      <w:txbxContent>
                        <w:p w14:paraId="1C32D700" w14:textId="7135FE7A" w:rsidR="000300C3" w:rsidRDefault="004F5E3A">
                          <w:r>
                            <w:t xml:space="preserve">Sone B: </w:t>
                          </w:r>
                          <w:r w:rsidR="00D839B6">
                            <w:t>Det installeres én anodesone fra Kt +</w:t>
                          </w:r>
                          <w:r w:rsidR="00003533">
                            <w:t>3,</w:t>
                          </w:r>
                          <w:r w:rsidR="00D14418">
                            <w:t>9</w:t>
                          </w:r>
                          <w:r w:rsidR="00F25588">
                            <w:t xml:space="preserve"> ned til Kt +</w:t>
                          </w:r>
                          <w:r w:rsidR="005C3A5A">
                            <w:t xml:space="preserve">3,50 der titan-nett formes </w:t>
                          </w:r>
                          <w:r w:rsidR="002E34BF">
                            <w:t xml:space="preserve">og tilpasses den horisontale flaten </w:t>
                          </w:r>
                          <w:r w:rsidR="00C7461C">
                            <w:t xml:space="preserve">slik vist i figur </w:t>
                          </w:r>
                          <w:r w:rsidR="008E004C">
                            <w:t>12.</w:t>
                          </w:r>
                        </w:p>
                      </w:txbxContent>
                    </v:textbox>
                  </v:shape>
                </w:pict>
              </mc:Fallback>
            </mc:AlternateContent>
          </w:r>
          <w:r w:rsidR="00536730" w:rsidRPr="00297561">
            <w:rPr>
              <w:rFonts w:cstheme="minorHAnsi"/>
              <w:noProof/>
              <w:sz w:val="28"/>
              <w:szCs w:val="28"/>
            </w:rPr>
            <mc:AlternateContent>
              <mc:Choice Requires="wps">
                <w:drawing>
                  <wp:anchor distT="0" distB="0" distL="114300" distR="114300" simplePos="0" relativeHeight="251670528" behindDoc="0" locked="0" layoutInCell="1" allowOverlap="1" wp14:anchorId="702122AD" wp14:editId="2BCAEE8B">
                    <wp:simplePos x="0" y="0"/>
                    <wp:positionH relativeFrom="column">
                      <wp:posOffset>2090068</wp:posOffset>
                    </wp:positionH>
                    <wp:positionV relativeFrom="paragraph">
                      <wp:posOffset>3101522</wp:posOffset>
                    </wp:positionV>
                    <wp:extent cx="449781" cy="67901"/>
                    <wp:effectExtent l="38100" t="57150" r="26670" b="27940"/>
                    <wp:wrapNone/>
                    <wp:docPr id="1022751780" name="Rett pilkobling 12"/>
                    <wp:cNvGraphicFramePr/>
                    <a:graphic xmlns:a="http://schemas.openxmlformats.org/drawingml/2006/main">
                      <a:graphicData uri="http://schemas.microsoft.com/office/word/2010/wordprocessingShape">
                        <wps:wsp>
                          <wps:cNvCnPr/>
                          <wps:spPr>
                            <a:xfrm flipH="1" flipV="1">
                              <a:off x="0" y="0"/>
                              <a:ext cx="449781" cy="6790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7E0FE48" id="Rett pilkobling 12" o:spid="_x0000_s1026" type="#_x0000_t32" style="position:absolute;margin-left:164.55pt;margin-top:244.2pt;width:35.4pt;height:5.35pt;flip:x y;z-index:2516705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" strokecolor="black [3213]">
                    <v:stroke endarrow="block"/>
                  </v:shape>
                </w:pict>
              </mc:Fallback>
            </mc:AlternateContent>
          </w:r>
          <w:r w:rsidR="00E6696B" w:rsidRPr="00297561">
            <w:rPr>
              <w:rFonts w:cstheme="minorHAnsi"/>
              <w:noProof/>
              <w:sz w:val="28"/>
              <w:szCs w:val="28"/>
            </w:rPr>
            <mc:AlternateContent>
              <mc:Choice Requires="wps">
                <w:drawing>
                  <wp:anchor distT="0" distB="0" distL="114300" distR="114300" simplePos="0" relativeHeight="251667456" behindDoc="0" locked="0" layoutInCell="1" allowOverlap="1" wp14:anchorId="33EDB0F8" wp14:editId="54671591">
                    <wp:simplePos x="0" y="0"/>
                    <wp:positionH relativeFrom="column">
                      <wp:posOffset>4205687</wp:posOffset>
                    </wp:positionH>
                    <wp:positionV relativeFrom="paragraph">
                      <wp:posOffset>186306</wp:posOffset>
                    </wp:positionV>
                    <wp:extent cx="1231076" cy="991355"/>
                    <wp:effectExtent l="0" t="0" r="26670" b="18415"/>
                    <wp:wrapNone/>
                    <wp:docPr id="583432738" name="Tekstboks 9"/>
                    <wp:cNvGraphicFramePr/>
                    <a:graphic xmlns:a="http://schemas.openxmlformats.org/drawingml/2006/main">
                      <a:graphicData uri="http://schemas.microsoft.com/office/word/2010/wordprocessingShape">
                        <wps:wsp>
                          <wps:cNvSpPr txBox="1"/>
                          <wps:spPr>
                            <a:xfrm>
                              <a:off x="0" y="0"/>
                              <a:ext cx="1231076" cy="991355"/>
                            </a:xfrm>
                            <a:prstGeom prst="rect">
                              <a:avLst/>
                            </a:prstGeom>
                            <a:solidFill>
                              <a:schemeClr val="lt1"/>
                            </a:solidFill>
                            <a:ln w="6350">
                              <a:solidFill>
                                <a:prstClr val="black"/>
                              </a:solidFill>
                            </a:ln>
                          </wps:spPr>
                          <wps:txbx>
                            <w:txbxContent>
                              <w:p w14:paraId="3B44DA48" w14:textId="4F82CBBE" w:rsidR="00E6696B" w:rsidRDefault="00E6696B">
                                <w:r>
                                  <w:t>Begge anodesonene omslutter hele tver</w:t>
                                </w:r>
                                <w:r w:rsidR="0073522A">
                                  <w:t>r</w:t>
                                </w:r>
                                <w:r>
                                  <w:t>snittet for pilar</w:t>
                                </w:r>
                                <w:r w:rsidR="0073522A">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EDB0F8" id="Tekstboks 9" o:spid="_x0000_s1029" type="#_x0000_t202" style="position:absolute;margin-left:331.15pt;margin-top:14.65pt;width:96.95pt;height:78.0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" fillcolor="white [3201]" strokeweight=".5pt">
                    <v:textbox>
                      <w:txbxContent>
                        <w:p w14:paraId="3B44DA48" w14:textId="4F82CBBE" w:rsidR="00E6696B" w:rsidRDefault="00E6696B">
                          <w:r>
                            <w:t>Begge anodesonene omslutter hele tver</w:t>
                          </w:r>
                          <w:r w:rsidR="0073522A">
                            <w:t>r</w:t>
                          </w:r>
                          <w:r>
                            <w:t>snittet for pilar</w:t>
                          </w:r>
                          <w:r w:rsidR="0073522A">
                            <w:t>.</w:t>
                          </w:r>
                        </w:p>
                      </w:txbxContent>
                    </v:textbox>
                  </v:shape>
                </w:pict>
              </mc:Fallback>
            </mc:AlternateContent>
          </w:r>
          <w:r w:rsidR="00243CE3" w:rsidRPr="00297561">
            <w:rPr>
              <w:rFonts w:cstheme="minorHAnsi"/>
              <w:noProof/>
              <w:sz w:val="28"/>
              <w:szCs w:val="28"/>
            </w:rPr>
            <mc:AlternateContent>
              <mc:Choice Requires="wps">
                <w:drawing>
                  <wp:anchor distT="0" distB="0" distL="114300" distR="114300" simplePos="0" relativeHeight="251666432" behindDoc="0" locked="0" layoutInCell="1" allowOverlap="1" wp14:anchorId="303CBAE0" wp14:editId="11B3396A">
                    <wp:simplePos x="0" y="0"/>
                    <wp:positionH relativeFrom="column">
                      <wp:posOffset>2336146</wp:posOffset>
                    </wp:positionH>
                    <wp:positionV relativeFrom="paragraph">
                      <wp:posOffset>1689182</wp:posOffset>
                    </wp:positionV>
                    <wp:extent cx="755964" cy="316871"/>
                    <wp:effectExtent l="38100" t="0" r="25400" b="64135"/>
                    <wp:wrapNone/>
                    <wp:docPr id="1243013694" name="Rett pilkobling 8"/>
                    <wp:cNvGraphicFramePr/>
                    <a:graphic xmlns:a="http://schemas.openxmlformats.org/drawingml/2006/main">
                      <a:graphicData uri="http://schemas.microsoft.com/office/word/2010/wordprocessingShape">
                        <wps:wsp>
                          <wps:cNvCnPr/>
                          <wps:spPr>
                            <a:xfrm flipH="1">
                              <a:off x="0" y="0"/>
                              <a:ext cx="755964" cy="31687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D76C11C" id="Rett pilkobling 8" o:spid="_x0000_s1026" type="#_x0000_t32" style="position:absolute;margin-left:183.95pt;margin-top:133pt;width:59.5pt;height:24.95pt;flip:x;z-index:2516664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" strokecolor="black [3213]">
                    <v:stroke endarrow="block"/>
                  </v:shape>
                </w:pict>
              </mc:Fallback>
            </mc:AlternateContent>
          </w:r>
          <w:r w:rsidR="00950FEA" w:rsidRPr="00297561">
            <w:rPr>
              <w:rFonts w:cstheme="minorHAnsi"/>
              <w:noProof/>
              <w:sz w:val="28"/>
              <w:szCs w:val="28"/>
            </w:rPr>
            <mc:AlternateContent>
              <mc:Choice Requires="wps">
                <w:drawing>
                  <wp:anchor distT="0" distB="0" distL="114300" distR="114300" simplePos="0" relativeHeight="251665408" behindDoc="0" locked="0" layoutInCell="1" allowOverlap="1" wp14:anchorId="286328B6" wp14:editId="23AE53E7">
                    <wp:simplePos x="0" y="0"/>
                    <wp:positionH relativeFrom="column">
                      <wp:posOffset>3028736</wp:posOffset>
                    </wp:positionH>
                    <wp:positionV relativeFrom="paragraph">
                      <wp:posOffset>1010172</wp:posOffset>
                    </wp:positionV>
                    <wp:extent cx="683134" cy="1316349"/>
                    <wp:effectExtent l="0" t="0" r="22225" b="17780"/>
                    <wp:wrapNone/>
                    <wp:docPr id="692340162" name="Tekstboks 7"/>
                    <wp:cNvGraphicFramePr/>
                    <a:graphic xmlns:a="http://schemas.openxmlformats.org/drawingml/2006/main">
                      <a:graphicData uri="http://schemas.microsoft.com/office/word/2010/wordprocessingShape">
                        <wps:wsp>
                          <wps:cNvSpPr txBox="1"/>
                          <wps:spPr>
                            <a:xfrm>
                              <a:off x="0" y="0"/>
                              <a:ext cx="683134" cy="1316349"/>
                            </a:xfrm>
                            <a:prstGeom prst="rect">
                              <a:avLst/>
                            </a:prstGeom>
                            <a:solidFill>
                              <a:schemeClr val="lt1"/>
                            </a:solidFill>
                            <a:ln w="6350">
                              <a:solidFill>
                                <a:prstClr val="black"/>
                              </a:solidFill>
                            </a:ln>
                          </wps:spPr>
                          <wps:txbx>
                            <w:txbxContent>
                              <w:p w14:paraId="3E5B7ACF" w14:textId="6CA6A938" w:rsidR="00950FEA" w:rsidRDefault="00243CE3">
                                <w:r>
                                  <w:t xml:space="preserve">Kun </w:t>
                                </w:r>
                                <w:r w:rsidR="00950FEA">
                                  <w:t>10 cm mellom anode-nett</w:t>
                                </w:r>
                                <w:r>
                                  <w:t xml:space="preserve"> for anode-sonene.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6328B6" id="Tekstboks 7" o:spid="_x0000_s1030" type="#_x0000_t202" style="position:absolute;margin-left:238.5pt;margin-top:79.55pt;width:53.8pt;height:103.6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" fillcolor="white [3201]" strokeweight=".5pt">
                    <v:textbox>
                      <w:txbxContent>
                        <w:p w14:paraId="3E5B7ACF" w14:textId="6CA6A938" w:rsidR="00950FEA" w:rsidRDefault="00243CE3">
                          <w:r>
                            <w:t xml:space="preserve">Kun </w:t>
                          </w:r>
                          <w:r w:rsidR="00950FEA">
                            <w:t>10 cm mellom anode-nett</w:t>
                          </w:r>
                          <w:r>
                            <w:t xml:space="preserve"> for anode-sonene.</w:t>
                          </w:r>
                        </w:p>
                      </w:txbxContent>
                    </v:textbox>
                  </v:shape>
                </w:pict>
              </mc:Fallback>
            </mc:AlternateContent>
          </w:r>
          <w:r w:rsidR="00A17BBF" w:rsidRPr="00297561">
            <w:rPr>
              <w:rFonts w:cstheme="minorHAnsi"/>
              <w:noProof/>
              <w:sz w:val="28"/>
              <w:szCs w:val="28"/>
            </w:rPr>
            <mc:AlternateContent>
              <mc:Choice Requires="wps">
                <w:drawing>
                  <wp:anchor distT="0" distB="0" distL="114300" distR="114300" simplePos="0" relativeHeight="251659264" behindDoc="0" locked="0" layoutInCell="1" allowOverlap="1" wp14:anchorId="2F37BA47" wp14:editId="4CB8F541">
                    <wp:simplePos x="0" y="0"/>
                    <wp:positionH relativeFrom="column">
                      <wp:posOffset>2173184</wp:posOffset>
                    </wp:positionH>
                    <wp:positionV relativeFrom="paragraph">
                      <wp:posOffset>23343</wp:posOffset>
                    </wp:positionV>
                    <wp:extent cx="0" cy="2018923"/>
                    <wp:effectExtent l="76200" t="38100" r="57150" b="57785"/>
                    <wp:wrapNone/>
                    <wp:docPr id="1102893676" name="Rett pilkobling 1"/>
                    <wp:cNvGraphicFramePr/>
                    <a:graphic xmlns:a="http://schemas.openxmlformats.org/drawingml/2006/main">
                      <a:graphicData uri="http://schemas.microsoft.com/office/word/2010/wordprocessingShape">
                        <wps:wsp>
                          <wps:cNvCnPr/>
                          <wps:spPr>
                            <a:xfrm>
                              <a:off x="0" y="0"/>
                              <a:ext cx="0" cy="2018923"/>
                            </a:xfrm>
                            <a:prstGeom prst="straightConnector1">
                              <a:avLst/>
                            </a:prstGeom>
                            <a:ln w="1905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864E0F8" id="Rett pilkobling 1" o:spid="_x0000_s1026" type="#_x0000_t32" style="position:absolute;margin-left:171.1pt;margin-top:1.85pt;width:0;height:158.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" strokecolor="black [3213]" strokeweight="1.5pt">
                    <v:stroke startarrow="block" endarrow="block"/>
                  </v:shape>
                </w:pict>
              </mc:Fallback>
            </mc:AlternateContent>
          </w:r>
          <w:r w:rsidR="00A17BBF" w:rsidRPr="00297561">
            <w:rPr>
              <w:rFonts w:cstheme="minorHAnsi"/>
              <w:noProof/>
              <w:sz w:val="28"/>
              <w:szCs w:val="28"/>
            </w:rPr>
            <w:drawing>
              <wp:inline distT="0" distB="0" distL="0" distR="0" wp14:anchorId="24E2F3ED" wp14:editId="27C8B1B9">
                <wp:extent cx="5581937" cy="6045511"/>
                <wp:effectExtent l="0" t="0" r="0" b="0"/>
                <wp:docPr id="1144855773" name="Bilde 1" descr="Et bilde som inneholder tekst, skjermbilde, diagram, line&#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795655" name="Bilde 1" descr="Et bilde som inneholder tekst, skjermbilde, diagram, line&#10;&#10;KI-generert innhold kan være feil."/>
                        <pic:cNvPicPr/>
                      </pic:nvPicPr>
                      <pic:blipFill>
                        <a:blip r:embed="rId23"/>
                        <a:stretch>
                          <a:fillRect/>
                        </a:stretch>
                      </pic:blipFill>
                      <pic:spPr>
                        <a:xfrm>
                          <a:off x="0" y="0"/>
                          <a:ext cx="5581937" cy="6045511"/>
                        </a:xfrm>
                        <a:prstGeom prst="rect">
                          <a:avLst/>
                        </a:prstGeom>
                      </pic:spPr>
                    </pic:pic>
                  </a:graphicData>
                </a:graphic>
              </wp:inline>
            </w:drawing>
          </w:r>
        </w:p>
        <w:p w14:paraId="5D1F9456" w14:textId="62422DD4" w:rsidR="00DF4745" w:rsidRPr="00297561" w:rsidRDefault="00CA4E1E" w:rsidP="009E4353">
          <w:pPr>
            <w:rPr>
              <w:rFonts w:cstheme="minorHAnsi"/>
              <w:sz w:val="28"/>
              <w:szCs w:val="28"/>
            </w:rPr>
          </w:pPr>
          <w:r w:rsidRPr="00297561">
            <w:rPr>
              <w:rFonts w:cstheme="minorHAnsi"/>
              <w:sz w:val="28"/>
              <w:szCs w:val="28"/>
            </w:rPr>
            <w:t xml:space="preserve">Figur 10. Prinsipper for oppdeling av anodesoner </w:t>
          </w:r>
          <w:r w:rsidR="00FB43DC" w:rsidRPr="00297561">
            <w:rPr>
              <w:rFonts w:cstheme="minorHAnsi"/>
              <w:sz w:val="28"/>
              <w:szCs w:val="28"/>
            </w:rPr>
            <w:t xml:space="preserve">med tradisjonell katodisk beskyttelse. Forskningsfelt er også skissert for </w:t>
          </w:r>
          <w:r w:rsidR="007F31EA" w:rsidRPr="00297561">
            <w:rPr>
              <w:rFonts w:cstheme="minorHAnsi"/>
              <w:sz w:val="28"/>
              <w:szCs w:val="28"/>
            </w:rPr>
            <w:t>foreløpig informasjon.</w:t>
          </w:r>
        </w:p>
        <w:p w14:paraId="1997C370" w14:textId="41F55917" w:rsidR="00DF4745" w:rsidRPr="00297561" w:rsidRDefault="00DF4745" w:rsidP="009E4353">
          <w:pPr>
            <w:rPr>
              <w:rFonts w:cstheme="minorHAnsi"/>
              <w:sz w:val="28"/>
              <w:szCs w:val="28"/>
            </w:rPr>
          </w:pPr>
        </w:p>
        <w:p w14:paraId="48AC7580" w14:textId="374AD764" w:rsidR="000F588E" w:rsidRPr="00297561" w:rsidRDefault="000F588E" w:rsidP="009E4353">
          <w:pPr>
            <w:rPr>
              <w:rFonts w:cstheme="minorHAnsi"/>
              <w:sz w:val="28"/>
              <w:szCs w:val="28"/>
            </w:rPr>
          </w:pPr>
        </w:p>
        <w:p w14:paraId="617C79E2" w14:textId="77777777" w:rsidR="000F588E" w:rsidRPr="00297561" w:rsidRDefault="000F588E" w:rsidP="009E4353">
          <w:pPr>
            <w:rPr>
              <w:rFonts w:cstheme="minorHAnsi"/>
              <w:sz w:val="28"/>
              <w:szCs w:val="28"/>
            </w:rPr>
          </w:pPr>
        </w:p>
        <w:p w14:paraId="22DEDA27" w14:textId="2D62A2D8" w:rsidR="000F588E" w:rsidRPr="00297561" w:rsidRDefault="000F588E" w:rsidP="009E4353">
          <w:pPr>
            <w:rPr>
              <w:rFonts w:cstheme="minorHAnsi"/>
              <w:sz w:val="28"/>
              <w:szCs w:val="28"/>
            </w:rPr>
          </w:pPr>
        </w:p>
        <w:p w14:paraId="441AFED0" w14:textId="77777777" w:rsidR="000F588E" w:rsidRPr="00297561" w:rsidRDefault="000F588E" w:rsidP="009E4353">
          <w:pPr>
            <w:rPr>
              <w:rFonts w:cstheme="minorHAnsi"/>
              <w:sz w:val="28"/>
              <w:szCs w:val="28"/>
            </w:rPr>
          </w:pPr>
        </w:p>
        <w:p w14:paraId="08C2912D" w14:textId="065DC91D" w:rsidR="00DF4745" w:rsidRPr="00297561" w:rsidRDefault="0072121F" w:rsidP="009E4353">
          <w:pPr>
            <w:rPr>
              <w:rFonts w:cstheme="minorHAnsi"/>
              <w:sz w:val="28"/>
              <w:szCs w:val="28"/>
            </w:rPr>
          </w:pPr>
          <w:r w:rsidRPr="00297561">
            <w:rPr>
              <w:rFonts w:cstheme="minorHAnsi"/>
              <w:sz w:val="28"/>
              <w:szCs w:val="28"/>
            </w:rPr>
            <w:t xml:space="preserve">Detalj </w:t>
          </w:r>
          <w:r w:rsidR="00DB3BBC" w:rsidRPr="00297561">
            <w:rPr>
              <w:rFonts w:cstheme="minorHAnsi"/>
              <w:sz w:val="28"/>
              <w:szCs w:val="28"/>
            </w:rPr>
            <w:t xml:space="preserve">i Sone B </w:t>
          </w:r>
          <w:r w:rsidRPr="00297561">
            <w:rPr>
              <w:rFonts w:cstheme="minorHAnsi"/>
              <w:sz w:val="28"/>
              <w:szCs w:val="28"/>
            </w:rPr>
            <w:t>for overgang mellom oval og rektangulær del av pilar</w:t>
          </w:r>
        </w:p>
        <w:p w14:paraId="1017D257" w14:textId="189FD77C" w:rsidR="00DF4745" w:rsidRPr="00297561" w:rsidRDefault="00653CF2" w:rsidP="009E4353">
          <w:pPr>
            <w:rPr>
              <w:rFonts w:cstheme="minorHAnsi"/>
              <w:sz w:val="28"/>
              <w:szCs w:val="28"/>
            </w:rPr>
          </w:pPr>
          <w:r w:rsidRPr="00297561">
            <w:rPr>
              <w:rFonts w:cstheme="minorHAnsi"/>
              <w:noProof/>
              <w:sz w:val="28"/>
              <w:szCs w:val="28"/>
            </w:rPr>
            <mc:AlternateContent>
              <mc:Choice Requires="wps">
                <w:drawing>
                  <wp:anchor distT="0" distB="0" distL="114300" distR="114300" simplePos="0" relativeHeight="251675648" behindDoc="0" locked="0" layoutInCell="1" allowOverlap="1" wp14:anchorId="4166D59E" wp14:editId="08A0BAFB">
                    <wp:simplePos x="0" y="0"/>
                    <wp:positionH relativeFrom="column">
                      <wp:posOffset>86360</wp:posOffset>
                    </wp:positionH>
                    <wp:positionV relativeFrom="paragraph">
                      <wp:posOffset>44285</wp:posOffset>
                    </wp:positionV>
                    <wp:extent cx="2099945" cy="687121"/>
                    <wp:effectExtent l="0" t="0" r="14605" b="17780"/>
                    <wp:wrapNone/>
                    <wp:docPr id="752510234" name="Tekstboks 18"/>
                    <wp:cNvGraphicFramePr/>
                    <a:graphic xmlns:a="http://schemas.openxmlformats.org/drawingml/2006/main">
                      <a:graphicData uri="http://schemas.microsoft.com/office/word/2010/wordprocessingShape">
                        <wps:wsp>
                          <wps:cNvSpPr txBox="1"/>
                          <wps:spPr>
                            <a:xfrm>
                              <a:off x="0" y="0"/>
                              <a:ext cx="2099945" cy="687121"/>
                            </a:xfrm>
                            <a:prstGeom prst="rect">
                              <a:avLst/>
                            </a:prstGeom>
                            <a:solidFill>
                              <a:schemeClr val="lt1"/>
                            </a:solidFill>
                            <a:ln w="6350">
                              <a:solidFill>
                                <a:prstClr val="black"/>
                              </a:solidFill>
                            </a:ln>
                          </wps:spPr>
                          <wps:txbx>
                            <w:txbxContent>
                              <w:p w14:paraId="3C4B34CF" w14:textId="52FAE5F0" w:rsidR="00653CF2" w:rsidRDefault="00653CF2">
                                <w:r>
                                  <w:t xml:space="preserve">Sprøytemørtel påføres </w:t>
                                </w:r>
                                <w:r w:rsidR="00AC2330">
                                  <w:t>slik at det oppstår avrenning</w:t>
                                </w:r>
                                <w:r w:rsidR="007B440E">
                                  <w:t xml:space="preserve"> på toppen av rektangulær del av pilaren.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166D59E" id="Tekstboks 18" o:spid="_x0000_s1031" type="#_x0000_t202" style="position:absolute;margin-left:6.8pt;margin-top:3.5pt;width:165.35pt;height:54.1pt;z-index:2516756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" fillcolor="white [3201]" strokeweight=".5pt">
                    <v:textbox>
                      <w:txbxContent>
                        <w:p w14:paraId="3C4B34CF" w14:textId="52FAE5F0" w:rsidR="00653CF2" w:rsidRDefault="00653CF2">
                          <w:r>
                            <w:t xml:space="preserve">Sprøytemørtel påføres </w:t>
                          </w:r>
                          <w:r w:rsidR="00AC2330">
                            <w:t>slik at det oppstår avrenning</w:t>
                          </w:r>
                          <w:r w:rsidR="007B440E">
                            <w:t xml:space="preserve"> på toppen av rektangulær del av pilaren.</w:t>
                          </w:r>
                        </w:p>
                      </w:txbxContent>
                    </v:textbox>
                  </v:shape>
                </w:pict>
              </mc:Fallback>
            </mc:AlternateContent>
          </w:r>
        </w:p>
        <w:p w14:paraId="1062D459" w14:textId="0E39F1A3" w:rsidR="00DF4745" w:rsidRPr="00297561" w:rsidRDefault="00D6416F" w:rsidP="009E4353">
          <w:pPr>
            <w:rPr>
              <w:rFonts w:cstheme="minorHAnsi"/>
              <w:sz w:val="28"/>
              <w:szCs w:val="28"/>
            </w:rPr>
          </w:pPr>
          <w:r w:rsidRPr="00297561">
            <w:rPr>
              <w:rFonts w:cstheme="minorHAnsi"/>
              <w:noProof/>
              <w:sz w:val="28"/>
              <w:szCs w:val="28"/>
            </w:rPr>
            <mc:AlternateContent>
              <mc:Choice Requires="wps">
                <w:drawing>
                  <wp:anchor distT="0" distB="0" distL="114300" distR="114300" simplePos="0" relativeHeight="251674624" behindDoc="0" locked="0" layoutInCell="1" allowOverlap="1" wp14:anchorId="16B84137" wp14:editId="2EF99DEB">
                    <wp:simplePos x="0" y="0"/>
                    <wp:positionH relativeFrom="column">
                      <wp:posOffset>2358178</wp:posOffset>
                    </wp:positionH>
                    <wp:positionV relativeFrom="paragraph">
                      <wp:posOffset>788247</wp:posOffset>
                    </wp:positionV>
                    <wp:extent cx="122222" cy="181070"/>
                    <wp:effectExtent l="0" t="0" r="11430" b="28575"/>
                    <wp:wrapNone/>
                    <wp:docPr id="302122242" name="Rektangel 17"/>
                    <wp:cNvGraphicFramePr/>
                    <a:graphic xmlns:a="http://schemas.openxmlformats.org/drawingml/2006/main">
                      <a:graphicData uri="http://schemas.microsoft.com/office/word/2010/wordprocessingShape">
                        <wps:wsp>
                          <wps:cNvSpPr/>
                          <wps:spPr>
                            <a:xfrm>
                              <a:off x="0" y="0"/>
                              <a:ext cx="122222" cy="18107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C4E5E30" id="Rektangel 17" o:spid="_x0000_s1026" style="position:absolute;margin-left:185.7pt;margin-top:62.05pt;width:9.6pt;height:14.25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" fillcolor="#14b978 [3204]" strokecolor="#031b11 [484]" strokeweight="2pt"/>
                </w:pict>
              </mc:Fallback>
            </mc:AlternateContent>
          </w:r>
          <w:r w:rsidR="001F4716" w:rsidRPr="00297561">
            <w:rPr>
              <w:rFonts w:cstheme="minorHAnsi"/>
              <w:noProof/>
              <w:sz w:val="28"/>
              <w:szCs w:val="28"/>
            </w:rPr>
            <mc:AlternateContent>
              <mc:Choice Requires="wps">
                <w:drawing>
                  <wp:anchor distT="0" distB="0" distL="114300" distR="114300" simplePos="0" relativeHeight="251676672" behindDoc="0" locked="0" layoutInCell="1" allowOverlap="1" wp14:anchorId="1716A2AF" wp14:editId="070DEAD9">
                    <wp:simplePos x="0" y="0"/>
                    <wp:positionH relativeFrom="column">
                      <wp:posOffset>2042159</wp:posOffset>
                    </wp:positionH>
                    <wp:positionV relativeFrom="paragraph">
                      <wp:posOffset>459528</wp:posOffset>
                    </wp:positionV>
                    <wp:extent cx="452967" cy="241300"/>
                    <wp:effectExtent l="0" t="0" r="80645" b="63500"/>
                    <wp:wrapNone/>
                    <wp:docPr id="974548352" name="Rett pilkobling 19"/>
                    <wp:cNvGraphicFramePr/>
                    <a:graphic xmlns:a="http://schemas.openxmlformats.org/drawingml/2006/main">
                      <a:graphicData uri="http://schemas.microsoft.com/office/word/2010/wordprocessingShape">
                        <wps:wsp>
                          <wps:cNvCnPr/>
                          <wps:spPr>
                            <a:xfrm>
                              <a:off x="0" y="0"/>
                              <a:ext cx="452967" cy="24130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7300A31" id="Rett pilkobling 19" o:spid="_x0000_s1026" type="#_x0000_t32" style="position:absolute;margin-left:160.8pt;margin-top:36.2pt;width:35.65pt;height:19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" strokecolor="black [3213]">
                    <v:stroke endarrow="block"/>
                  </v:shape>
                </w:pict>
              </mc:Fallback>
            </mc:AlternateContent>
          </w:r>
          <w:r w:rsidR="001F4716" w:rsidRPr="00297561">
            <w:rPr>
              <w:rFonts w:cstheme="minorHAnsi"/>
              <w:noProof/>
              <w:sz w:val="28"/>
              <w:szCs w:val="28"/>
            </w:rPr>
            <mc:AlternateContent>
              <mc:Choice Requires="wps">
                <w:drawing>
                  <wp:anchor distT="0" distB="0" distL="114300" distR="114300" simplePos="0" relativeHeight="251671552" behindDoc="0" locked="0" layoutInCell="1" allowOverlap="1" wp14:anchorId="2E922272" wp14:editId="6717EF76">
                    <wp:simplePos x="0" y="0"/>
                    <wp:positionH relativeFrom="column">
                      <wp:posOffset>2579370</wp:posOffset>
                    </wp:positionH>
                    <wp:positionV relativeFrom="paragraph">
                      <wp:posOffset>161290</wp:posOffset>
                    </wp:positionV>
                    <wp:extent cx="4527" cy="556788"/>
                    <wp:effectExtent l="0" t="0" r="33655" b="34290"/>
                    <wp:wrapNone/>
                    <wp:docPr id="760220727" name="Rett linje 13"/>
                    <wp:cNvGraphicFramePr/>
                    <a:graphic xmlns:a="http://schemas.openxmlformats.org/drawingml/2006/main">
                      <a:graphicData uri="http://schemas.microsoft.com/office/word/2010/wordprocessingShape">
                        <wps:wsp>
                          <wps:cNvCnPr/>
                          <wps:spPr>
                            <a:xfrm flipH="1">
                              <a:off x="0" y="0"/>
                              <a:ext cx="4527" cy="556788"/>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4C6E3F8" id="Rett linje 13" o:spid="_x0000_s1026" style="position:absolute;flip:x;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3.1pt,12.7pt" to="203.45pt,5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" strokecolor="black [3040]"/>
                </w:pict>
              </mc:Fallback>
            </mc:AlternateContent>
          </w:r>
          <w:r w:rsidR="001F4716" w:rsidRPr="00297561">
            <w:rPr>
              <w:rFonts w:cstheme="minorHAnsi"/>
              <w:noProof/>
              <w:sz w:val="28"/>
              <w:szCs w:val="28"/>
            </w:rPr>
            <mc:AlternateContent>
              <mc:Choice Requires="wps">
                <w:drawing>
                  <wp:anchor distT="0" distB="0" distL="114300" distR="114300" simplePos="0" relativeHeight="251681792" behindDoc="0" locked="0" layoutInCell="1" allowOverlap="1" wp14:anchorId="5B95F9F3" wp14:editId="3A537FDA">
                    <wp:simplePos x="0" y="0"/>
                    <wp:positionH relativeFrom="column">
                      <wp:posOffset>2478193</wp:posOffset>
                    </wp:positionH>
                    <wp:positionV relativeFrom="paragraph">
                      <wp:posOffset>713527</wp:posOffset>
                    </wp:positionV>
                    <wp:extent cx="106045" cy="59055"/>
                    <wp:effectExtent l="0" t="0" r="27305" b="36195"/>
                    <wp:wrapNone/>
                    <wp:docPr id="580689505" name="Rett linje 24"/>
                    <wp:cNvGraphicFramePr/>
                    <a:graphic xmlns:a="http://schemas.openxmlformats.org/drawingml/2006/main">
                      <a:graphicData uri="http://schemas.microsoft.com/office/word/2010/wordprocessingShape">
                        <wps:wsp>
                          <wps:cNvCnPr/>
                          <wps:spPr>
                            <a:xfrm flipV="1">
                              <a:off x="0" y="0"/>
                              <a:ext cx="106045" cy="5905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8629B7E" id="Rett linje 24" o:spid="_x0000_s1026" style="position:absolute;flip: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5.15pt,56.2pt" to="203.5pt,6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" strokecolor="black [3213]"/>
                </w:pict>
              </mc:Fallback>
            </mc:AlternateContent>
          </w:r>
          <w:r w:rsidR="001F4716" w:rsidRPr="00297561">
            <w:rPr>
              <w:rFonts w:cstheme="minorHAnsi"/>
              <w:noProof/>
              <w:sz w:val="28"/>
              <w:szCs w:val="28"/>
            </w:rPr>
            <mc:AlternateContent>
              <mc:Choice Requires="wps">
                <w:drawing>
                  <wp:anchor distT="0" distB="0" distL="114300" distR="114300" simplePos="0" relativeHeight="251678720" behindDoc="0" locked="0" layoutInCell="1" allowOverlap="1" wp14:anchorId="2A0909BF" wp14:editId="2A61A89D">
                    <wp:simplePos x="0" y="0"/>
                    <wp:positionH relativeFrom="column">
                      <wp:posOffset>2484542</wp:posOffset>
                    </wp:positionH>
                    <wp:positionV relativeFrom="paragraph">
                      <wp:posOffset>920962</wp:posOffset>
                    </wp:positionV>
                    <wp:extent cx="428625" cy="404918"/>
                    <wp:effectExtent l="38100" t="38100" r="28575" b="33655"/>
                    <wp:wrapNone/>
                    <wp:docPr id="1323224848" name="Rett pilkobling 21"/>
                    <wp:cNvGraphicFramePr/>
                    <a:graphic xmlns:a="http://schemas.openxmlformats.org/drawingml/2006/main">
                      <a:graphicData uri="http://schemas.microsoft.com/office/word/2010/wordprocessingShape">
                        <wps:wsp>
                          <wps:cNvCnPr/>
                          <wps:spPr>
                            <a:xfrm flipH="1" flipV="1">
                              <a:off x="0" y="0"/>
                              <a:ext cx="428625" cy="404918"/>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1561E6A" id="Rett pilkobling 21" o:spid="_x0000_s1026" type="#_x0000_t32" style="position:absolute;margin-left:195.65pt;margin-top:72.5pt;width:33.75pt;height:31.9pt;flip:x y;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" strokecolor="black [3213]">
                    <v:stroke endarrow="block"/>
                  </v:shape>
                </w:pict>
              </mc:Fallback>
            </mc:AlternateContent>
          </w:r>
          <w:r w:rsidR="00BC7036" w:rsidRPr="00297561">
            <w:rPr>
              <w:rFonts w:cstheme="minorHAnsi"/>
              <w:noProof/>
              <w:sz w:val="28"/>
              <w:szCs w:val="28"/>
            </w:rPr>
            <mc:AlternateContent>
              <mc:Choice Requires="wps">
                <w:drawing>
                  <wp:anchor distT="0" distB="0" distL="114300" distR="114300" simplePos="0" relativeHeight="251677696" behindDoc="0" locked="0" layoutInCell="1" allowOverlap="1" wp14:anchorId="431E7181" wp14:editId="052799FB">
                    <wp:simplePos x="0" y="0"/>
                    <wp:positionH relativeFrom="column">
                      <wp:posOffset>2892934</wp:posOffset>
                    </wp:positionH>
                    <wp:positionV relativeFrom="paragraph">
                      <wp:posOffset>1162723</wp:posOffset>
                    </wp:positionV>
                    <wp:extent cx="2512010" cy="529627"/>
                    <wp:effectExtent l="0" t="0" r="22225" b="22860"/>
                    <wp:wrapNone/>
                    <wp:docPr id="1367264636" name="Tekstboks 20"/>
                    <wp:cNvGraphicFramePr/>
                    <a:graphic xmlns:a="http://schemas.openxmlformats.org/drawingml/2006/main">
                      <a:graphicData uri="http://schemas.microsoft.com/office/word/2010/wordprocessingShape">
                        <wps:wsp>
                          <wps:cNvSpPr txBox="1"/>
                          <wps:spPr>
                            <a:xfrm>
                              <a:off x="0" y="0"/>
                              <a:ext cx="2512010" cy="529627"/>
                            </a:xfrm>
                            <a:prstGeom prst="rect">
                              <a:avLst/>
                            </a:prstGeom>
                            <a:solidFill>
                              <a:schemeClr val="lt1"/>
                            </a:solidFill>
                            <a:ln w="6350">
                              <a:solidFill>
                                <a:prstClr val="black"/>
                              </a:solidFill>
                            </a:ln>
                          </wps:spPr>
                          <wps:txbx>
                            <w:txbxContent>
                              <w:p w14:paraId="09EA5967" w14:textId="0233C294" w:rsidR="00BC7036" w:rsidRDefault="00BC7036">
                                <w:r>
                                  <w:t xml:space="preserve">Dette er topplisten til forskningsfeltet </w:t>
                                </w:r>
                                <w:r w:rsidR="00F17E68">
                                  <w:t xml:space="preserve">og vil ha en tykkelse på ca 20 mm. </w:t>
                                </w:r>
                                <w: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31E7181" id="Tekstboks 20" o:spid="_x0000_s1032" type="#_x0000_t202" style="position:absolute;margin-left:227.8pt;margin-top:91.55pt;width:197.8pt;height:41.7pt;z-index:251677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" fillcolor="white [3201]" strokeweight=".5pt">
                    <v:textbox>
                      <w:txbxContent>
                        <w:p w14:paraId="09EA5967" w14:textId="0233C294" w:rsidR="00BC7036" w:rsidRDefault="00BC7036">
                          <w:r>
                            <w:t xml:space="preserve">Dette er topplisten til forskningsfeltet </w:t>
                          </w:r>
                          <w:r w:rsidR="00F17E68">
                            <w:t xml:space="preserve">og vil ha en tykkelse på ca 20 mm. </w:t>
                          </w:r>
                          <w:r>
                            <w:t xml:space="preserve"> </w:t>
                          </w:r>
                        </w:p>
                      </w:txbxContent>
                    </v:textbox>
                  </v:shape>
                </w:pict>
              </mc:Fallback>
            </mc:AlternateContent>
          </w:r>
          <w:r w:rsidR="003865C3" w:rsidRPr="00297561">
            <w:rPr>
              <w:rFonts w:cstheme="minorHAnsi"/>
              <w:noProof/>
              <w:sz w:val="28"/>
              <w:szCs w:val="28"/>
            </w:rPr>
            <w:drawing>
              <wp:inline distT="0" distB="0" distL="0" distR="0" wp14:anchorId="712EC20F" wp14:editId="6CABC69E">
                <wp:extent cx="5989621" cy="2113984"/>
                <wp:effectExtent l="0" t="0" r="0" b="635"/>
                <wp:docPr id="411875359" name="Bilde 1" descr="Et bilde som inneholder line, skjermbilde, kvadrat, Rektangel&#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875359" name="Bilde 1" descr="Et bilde som inneholder line, skjermbilde, kvadrat, Rektangel&#10;&#10;KI-generert innhold kan være feil."/>
                        <pic:cNvPicPr/>
                      </pic:nvPicPr>
                      <pic:blipFill>
                        <a:blip r:embed="rId24"/>
                        <a:stretch>
                          <a:fillRect/>
                        </a:stretch>
                      </pic:blipFill>
                      <pic:spPr>
                        <a:xfrm>
                          <a:off x="0" y="0"/>
                          <a:ext cx="6019325" cy="2124468"/>
                        </a:xfrm>
                        <a:prstGeom prst="rect">
                          <a:avLst/>
                        </a:prstGeom>
                      </pic:spPr>
                    </pic:pic>
                  </a:graphicData>
                </a:graphic>
              </wp:inline>
            </w:drawing>
          </w:r>
        </w:p>
        <w:p w14:paraId="76A36DEB" w14:textId="77F4E3BE" w:rsidR="00DF4745" w:rsidRPr="00297561" w:rsidRDefault="00333112" w:rsidP="009E4353">
          <w:pPr>
            <w:rPr>
              <w:rFonts w:cstheme="minorHAnsi"/>
              <w:sz w:val="28"/>
              <w:szCs w:val="28"/>
            </w:rPr>
          </w:pPr>
          <w:r w:rsidRPr="00297561">
            <w:rPr>
              <w:rFonts w:cstheme="minorHAnsi"/>
              <w:sz w:val="28"/>
              <w:szCs w:val="28"/>
            </w:rPr>
            <w:t xml:space="preserve">Figur 11. Detaljer </w:t>
          </w:r>
          <w:r w:rsidR="00A51E43" w:rsidRPr="00297561">
            <w:rPr>
              <w:rFonts w:cstheme="minorHAnsi"/>
              <w:sz w:val="28"/>
              <w:szCs w:val="28"/>
            </w:rPr>
            <w:t>for Sone B og overgang mellom oval og rektangulær del av pilar.</w:t>
          </w:r>
        </w:p>
        <w:p w14:paraId="3EDCA10A" w14:textId="77777777" w:rsidR="0026289C" w:rsidRPr="00297561" w:rsidRDefault="0026289C" w:rsidP="009E4353">
          <w:pPr>
            <w:rPr>
              <w:rFonts w:cstheme="minorHAnsi"/>
              <w:sz w:val="28"/>
              <w:szCs w:val="28"/>
            </w:rPr>
          </w:pPr>
        </w:p>
        <w:p w14:paraId="3C9C4FF2" w14:textId="412D2471" w:rsidR="00333112" w:rsidRPr="00297561" w:rsidRDefault="00F01501" w:rsidP="009E4353">
          <w:pPr>
            <w:rPr>
              <w:rFonts w:cstheme="minorHAnsi"/>
              <w:sz w:val="28"/>
              <w:szCs w:val="28"/>
            </w:rPr>
          </w:pPr>
          <w:r w:rsidRPr="00297561">
            <w:rPr>
              <w:rFonts w:cstheme="minorHAnsi"/>
              <w:sz w:val="28"/>
              <w:szCs w:val="28"/>
            </w:rPr>
            <w:t>Figu</w:t>
          </w:r>
          <w:r w:rsidR="00360AB5" w:rsidRPr="00297561">
            <w:rPr>
              <w:rFonts w:cstheme="minorHAnsi"/>
              <w:sz w:val="28"/>
              <w:szCs w:val="28"/>
            </w:rPr>
            <w:t xml:space="preserve">r 12 viser </w:t>
          </w:r>
          <w:r w:rsidR="002579EC" w:rsidRPr="00297561">
            <w:rPr>
              <w:rFonts w:cstheme="minorHAnsi"/>
              <w:sz w:val="28"/>
              <w:szCs w:val="28"/>
            </w:rPr>
            <w:t>hvordan titan-nett skal formes i B-sonen og hvordan sprøytemørtel formes for å oppnå avrenning av vann ut til kantene av den rektangulære delen av pilaren</w:t>
          </w:r>
        </w:p>
        <w:p w14:paraId="51B95659" w14:textId="77777777" w:rsidR="00D6416F" w:rsidRPr="00297561" w:rsidRDefault="00D6416F" w:rsidP="009E4353">
          <w:pPr>
            <w:rPr>
              <w:rFonts w:cstheme="minorHAnsi"/>
              <w:sz w:val="28"/>
              <w:szCs w:val="28"/>
            </w:rPr>
          </w:pPr>
        </w:p>
        <w:p w14:paraId="211BDFEC" w14:textId="37613B53" w:rsidR="00D6416F" w:rsidRPr="00297561" w:rsidRDefault="00360AB5" w:rsidP="009E4353">
          <w:pPr>
            <w:rPr>
              <w:rFonts w:cstheme="minorHAnsi"/>
              <w:sz w:val="28"/>
              <w:szCs w:val="28"/>
            </w:rPr>
          </w:pPr>
          <w:r w:rsidRPr="00297561">
            <w:rPr>
              <w:rFonts w:cstheme="minorHAnsi"/>
              <w:noProof/>
              <w:sz w:val="28"/>
              <w:szCs w:val="28"/>
            </w:rPr>
            <w:drawing>
              <wp:inline distT="0" distB="0" distL="0" distR="0" wp14:anchorId="3D204270" wp14:editId="19A1A9FB">
                <wp:extent cx="2254366" cy="2635385"/>
                <wp:effectExtent l="0" t="0" r="0" b="0"/>
                <wp:docPr id="495882838"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882838" name=""/>
                        <pic:cNvPicPr/>
                      </pic:nvPicPr>
                      <pic:blipFill>
                        <a:blip r:embed="rId25"/>
                        <a:stretch>
                          <a:fillRect/>
                        </a:stretch>
                      </pic:blipFill>
                      <pic:spPr>
                        <a:xfrm>
                          <a:off x="0" y="0"/>
                          <a:ext cx="2254366" cy="2635385"/>
                        </a:xfrm>
                        <a:prstGeom prst="rect">
                          <a:avLst/>
                        </a:prstGeom>
                      </pic:spPr>
                    </pic:pic>
                  </a:graphicData>
                </a:graphic>
              </wp:inline>
            </w:drawing>
          </w:r>
          <w:r w:rsidR="000C585A" w:rsidRPr="00297561">
            <w:rPr>
              <w:rFonts w:cstheme="minorHAnsi"/>
              <w:noProof/>
              <w:sz w:val="28"/>
              <w:szCs w:val="28"/>
            </w:rPr>
            <w:drawing>
              <wp:inline distT="0" distB="0" distL="0" distR="0" wp14:anchorId="3398C09A" wp14:editId="62171F16">
                <wp:extent cx="4780068" cy="2542021"/>
                <wp:effectExtent l="0" t="0" r="1905" b="0"/>
                <wp:docPr id="327558641" name="Bild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794670" cy="2549786"/>
                        </a:xfrm>
                        <a:prstGeom prst="rect">
                          <a:avLst/>
                        </a:prstGeom>
                        <a:noFill/>
                      </pic:spPr>
                    </pic:pic>
                  </a:graphicData>
                </a:graphic>
              </wp:inline>
            </w:drawing>
          </w:r>
        </w:p>
        <w:p w14:paraId="3AE68A0C" w14:textId="77777777" w:rsidR="00F01501" w:rsidRPr="00297561" w:rsidRDefault="00F01501" w:rsidP="009E4353">
          <w:pPr>
            <w:rPr>
              <w:rFonts w:cstheme="minorHAnsi"/>
              <w:sz w:val="28"/>
              <w:szCs w:val="28"/>
            </w:rPr>
          </w:pPr>
        </w:p>
        <w:p w14:paraId="2878A1F3" w14:textId="1BB75460" w:rsidR="00F01501" w:rsidRPr="00297561" w:rsidRDefault="000C585A" w:rsidP="009E4353">
          <w:pPr>
            <w:rPr>
              <w:rFonts w:cstheme="minorHAnsi"/>
              <w:sz w:val="28"/>
              <w:szCs w:val="28"/>
            </w:rPr>
          </w:pPr>
          <w:r w:rsidRPr="00297561">
            <w:rPr>
              <w:rFonts w:cstheme="minorHAnsi"/>
              <w:sz w:val="28"/>
              <w:szCs w:val="28"/>
            </w:rPr>
            <w:t xml:space="preserve">Figur 12. </w:t>
          </w:r>
          <w:r w:rsidR="00824D70" w:rsidRPr="00297561">
            <w:rPr>
              <w:rFonts w:cstheme="minorHAnsi"/>
              <w:sz w:val="28"/>
              <w:szCs w:val="28"/>
            </w:rPr>
            <w:t xml:space="preserve">Viser hvordan titan-nett skal formes i B-sonen </w:t>
          </w:r>
          <w:r w:rsidR="00F836FA" w:rsidRPr="00297561">
            <w:rPr>
              <w:rFonts w:cstheme="minorHAnsi"/>
              <w:sz w:val="28"/>
              <w:szCs w:val="28"/>
            </w:rPr>
            <w:t xml:space="preserve">og hvordan sprøytemørtel formes for å oppnå avrenning av vann ut til kantene av </w:t>
          </w:r>
          <w:r w:rsidR="00396EFC" w:rsidRPr="00297561">
            <w:rPr>
              <w:rFonts w:cstheme="minorHAnsi"/>
              <w:sz w:val="28"/>
              <w:szCs w:val="28"/>
            </w:rPr>
            <w:t>den rektangulære delen av pilaren.</w:t>
          </w:r>
        </w:p>
        <w:p w14:paraId="13ACD53D" w14:textId="77777777" w:rsidR="00D6416F" w:rsidRPr="00297561" w:rsidRDefault="00D6416F" w:rsidP="009E4353">
          <w:pPr>
            <w:rPr>
              <w:rFonts w:cstheme="minorHAnsi"/>
              <w:sz w:val="28"/>
              <w:szCs w:val="28"/>
            </w:rPr>
          </w:pPr>
        </w:p>
        <w:p w14:paraId="26FE165F" w14:textId="77777777" w:rsidR="00D6416F" w:rsidRPr="00297561" w:rsidRDefault="00D6416F" w:rsidP="009E4353">
          <w:pPr>
            <w:rPr>
              <w:rFonts w:cstheme="minorHAnsi"/>
              <w:sz w:val="28"/>
              <w:szCs w:val="28"/>
            </w:rPr>
          </w:pPr>
        </w:p>
        <w:p w14:paraId="7C648CA7" w14:textId="77777777" w:rsidR="00670FA8" w:rsidRPr="00297561" w:rsidRDefault="00670FA8" w:rsidP="009E4353">
          <w:pPr>
            <w:rPr>
              <w:rFonts w:cstheme="minorHAnsi"/>
              <w:sz w:val="28"/>
              <w:szCs w:val="28"/>
            </w:rPr>
          </w:pPr>
        </w:p>
        <w:p w14:paraId="7733368D" w14:textId="77777777" w:rsidR="00670FA8" w:rsidRPr="00297561" w:rsidRDefault="00670FA8" w:rsidP="009E4353">
          <w:pPr>
            <w:rPr>
              <w:rFonts w:cstheme="minorHAnsi"/>
              <w:sz w:val="28"/>
              <w:szCs w:val="28"/>
            </w:rPr>
          </w:pPr>
        </w:p>
        <w:p w14:paraId="36CD324F" w14:textId="77777777" w:rsidR="00670FA8" w:rsidRPr="00297561" w:rsidRDefault="00670FA8" w:rsidP="009E4353">
          <w:pPr>
            <w:rPr>
              <w:rFonts w:cstheme="minorHAnsi"/>
              <w:sz w:val="28"/>
              <w:szCs w:val="28"/>
            </w:rPr>
          </w:pPr>
        </w:p>
        <w:p w14:paraId="6FB2EF24" w14:textId="77777777" w:rsidR="00670FA8" w:rsidRPr="00297561" w:rsidRDefault="00670FA8" w:rsidP="009E4353">
          <w:pPr>
            <w:rPr>
              <w:rFonts w:cstheme="minorHAnsi"/>
              <w:sz w:val="28"/>
              <w:szCs w:val="28"/>
            </w:rPr>
          </w:pPr>
        </w:p>
        <w:p w14:paraId="4ACBF2DE" w14:textId="77777777" w:rsidR="00670FA8" w:rsidRPr="00297561" w:rsidRDefault="00670FA8" w:rsidP="009E4353">
          <w:pPr>
            <w:rPr>
              <w:rFonts w:cstheme="minorHAnsi"/>
              <w:sz w:val="28"/>
              <w:szCs w:val="28"/>
            </w:rPr>
          </w:pPr>
        </w:p>
        <w:p w14:paraId="2EE88085" w14:textId="77777777" w:rsidR="00670FA8" w:rsidRPr="00297561" w:rsidRDefault="00670FA8" w:rsidP="009E4353">
          <w:pPr>
            <w:rPr>
              <w:rFonts w:cstheme="minorHAnsi"/>
              <w:sz w:val="28"/>
              <w:szCs w:val="28"/>
            </w:rPr>
          </w:pPr>
        </w:p>
        <w:p w14:paraId="4E30DE48" w14:textId="77777777" w:rsidR="00670FA8" w:rsidRPr="00297561" w:rsidRDefault="00670FA8" w:rsidP="009E4353">
          <w:pPr>
            <w:rPr>
              <w:rFonts w:cstheme="minorHAnsi"/>
              <w:sz w:val="28"/>
              <w:szCs w:val="28"/>
            </w:rPr>
          </w:pPr>
        </w:p>
        <w:p w14:paraId="0F762ADB" w14:textId="77777777" w:rsidR="00670FA8" w:rsidRPr="00297561" w:rsidRDefault="00670FA8" w:rsidP="009E4353">
          <w:pPr>
            <w:rPr>
              <w:rFonts w:cstheme="minorHAnsi"/>
              <w:sz w:val="28"/>
              <w:szCs w:val="28"/>
            </w:rPr>
          </w:pPr>
        </w:p>
        <w:p w14:paraId="72D0D96E" w14:textId="77777777" w:rsidR="00670FA8" w:rsidRPr="00297561" w:rsidRDefault="00670FA8" w:rsidP="009E4353">
          <w:pPr>
            <w:rPr>
              <w:rFonts w:cstheme="minorHAnsi"/>
              <w:sz w:val="28"/>
              <w:szCs w:val="28"/>
            </w:rPr>
          </w:pPr>
        </w:p>
        <w:p w14:paraId="11BCB174" w14:textId="77777777" w:rsidR="00670FA8" w:rsidRPr="00297561" w:rsidRDefault="00670FA8" w:rsidP="009E4353">
          <w:pPr>
            <w:rPr>
              <w:rFonts w:cstheme="minorHAnsi"/>
              <w:sz w:val="28"/>
              <w:szCs w:val="28"/>
            </w:rPr>
          </w:pPr>
        </w:p>
        <w:p w14:paraId="39BE99A5" w14:textId="77777777" w:rsidR="00670FA8" w:rsidRPr="00297561" w:rsidRDefault="00670FA8" w:rsidP="00670FA8">
          <w:pPr>
            <w:rPr>
              <w:rFonts w:cstheme="minorHAnsi"/>
              <w:sz w:val="28"/>
              <w:szCs w:val="28"/>
            </w:rPr>
          </w:pPr>
        </w:p>
        <w:p w14:paraId="3F799A6B" w14:textId="0EF074D4" w:rsidR="00670FA8" w:rsidRPr="00297561" w:rsidRDefault="00670FA8" w:rsidP="00670FA8">
          <w:pPr>
            <w:rPr>
              <w:rFonts w:cstheme="minorHAnsi"/>
              <w:sz w:val="28"/>
              <w:szCs w:val="28"/>
            </w:rPr>
          </w:pPr>
          <w:r w:rsidRPr="00297561">
            <w:rPr>
              <w:rFonts w:cstheme="minorHAnsi"/>
              <w:sz w:val="28"/>
              <w:szCs w:val="28"/>
            </w:rPr>
            <w:t>Anodesoner for tradisjonell katodisk beskyttelse</w:t>
          </w:r>
        </w:p>
        <w:p w14:paraId="3725C487" w14:textId="48D67995" w:rsidR="00670FA8" w:rsidRPr="00297561" w:rsidRDefault="00670FA8" w:rsidP="00670FA8">
          <w:pPr>
            <w:rPr>
              <w:rFonts w:cstheme="minorHAnsi"/>
              <w:sz w:val="28"/>
              <w:szCs w:val="28"/>
            </w:rPr>
          </w:pPr>
          <w:r w:rsidRPr="00297561">
            <w:rPr>
              <w:rFonts w:cstheme="minorHAnsi"/>
              <w:sz w:val="28"/>
              <w:szCs w:val="28"/>
            </w:rPr>
            <w:t>Pilar type I</w:t>
          </w:r>
        </w:p>
        <w:p w14:paraId="1468EF99" w14:textId="49E05DC1" w:rsidR="00D6416F" w:rsidRPr="00297561" w:rsidRDefault="00D6416F" w:rsidP="009E4353">
          <w:pPr>
            <w:rPr>
              <w:rFonts w:cstheme="minorHAnsi"/>
              <w:sz w:val="28"/>
              <w:szCs w:val="28"/>
            </w:rPr>
          </w:pPr>
        </w:p>
        <w:p w14:paraId="1D76672C" w14:textId="3A71D429" w:rsidR="00831458" w:rsidRPr="00297561" w:rsidRDefault="001F43C0" w:rsidP="009E4353">
          <w:pPr>
            <w:rPr>
              <w:rFonts w:cstheme="minorHAnsi"/>
              <w:sz w:val="28"/>
              <w:szCs w:val="28"/>
            </w:rPr>
          </w:pPr>
          <w:r w:rsidRPr="00297561">
            <w:rPr>
              <w:rFonts w:cstheme="minorHAnsi"/>
              <w:sz w:val="28"/>
              <w:szCs w:val="28"/>
            </w:rPr>
            <w:t xml:space="preserve">Monteringsoversikt for anodesoner </w:t>
          </w:r>
          <w:r w:rsidR="00C13120" w:rsidRPr="00297561">
            <w:rPr>
              <w:rFonts w:cstheme="minorHAnsi"/>
              <w:sz w:val="28"/>
              <w:szCs w:val="28"/>
            </w:rPr>
            <w:t xml:space="preserve">pilartype I er vist i figur 13. </w:t>
          </w:r>
        </w:p>
        <w:p w14:paraId="12442389" w14:textId="4D1928A5" w:rsidR="00D6416F" w:rsidRPr="00297561" w:rsidRDefault="007E3ADA" w:rsidP="009E4353">
          <w:pPr>
            <w:rPr>
              <w:rFonts w:cstheme="minorHAnsi"/>
              <w:sz w:val="28"/>
              <w:szCs w:val="28"/>
            </w:rPr>
          </w:pPr>
          <w:r w:rsidRPr="00297561">
            <w:rPr>
              <w:rFonts w:cstheme="minorHAnsi"/>
              <w:noProof/>
              <w:sz w:val="28"/>
              <w:szCs w:val="28"/>
            </w:rPr>
            <mc:AlternateContent>
              <mc:Choice Requires="wpg">
                <w:drawing>
                  <wp:anchor distT="0" distB="0" distL="114300" distR="114300" simplePos="0" relativeHeight="251686912" behindDoc="0" locked="0" layoutInCell="1" allowOverlap="1" wp14:anchorId="461F7AC3" wp14:editId="42BF90C5">
                    <wp:simplePos x="0" y="0"/>
                    <wp:positionH relativeFrom="margin">
                      <wp:align>left</wp:align>
                    </wp:positionH>
                    <wp:positionV relativeFrom="paragraph">
                      <wp:posOffset>151317</wp:posOffset>
                    </wp:positionV>
                    <wp:extent cx="5787358" cy="3963875"/>
                    <wp:effectExtent l="0" t="0" r="4445" b="0"/>
                    <wp:wrapNone/>
                    <wp:docPr id="50" name="Gruppe 49">
                      <a:extLst xmlns:a="http://schemas.openxmlformats.org/drawingml/2006/main">
                        <a:ext uri="{FF2B5EF4-FFF2-40B4-BE49-F238E27FC236}">
                          <a16:creationId xmlns:a16="http://schemas.microsoft.com/office/drawing/2014/main" id="{33A4F6E7-8683-BDC2-F827-70F9295EC394}"/>
                        </a:ext>
                      </a:extLst>
                    </wp:docPr>
                    <wp:cNvGraphicFramePr/>
                    <a:graphic xmlns:a="http://schemas.openxmlformats.org/drawingml/2006/main">
                      <a:graphicData uri="http://schemas.microsoft.com/office/word/2010/wordprocessingGroup">
                        <wpg:wgp>
                          <wpg:cNvGrpSpPr/>
                          <wpg:grpSpPr>
                            <a:xfrm>
                              <a:off x="0" y="0"/>
                              <a:ext cx="5787358" cy="3963875"/>
                              <a:chOff x="0" y="0"/>
                              <a:chExt cx="5787358" cy="3963875"/>
                            </a:xfrm>
                          </wpg:grpSpPr>
                          <wpg:grpSp>
                            <wpg:cNvPr id="1415140451" name="Gruppe 1415140451">
                              <a:extLst>
                                <a:ext uri="{FF2B5EF4-FFF2-40B4-BE49-F238E27FC236}">
                                  <a16:creationId xmlns:a16="http://schemas.microsoft.com/office/drawing/2014/main" id="{0791824A-F530-B0CF-D5BB-6B913A1F2CEF}"/>
                                </a:ext>
                              </a:extLst>
                            </wpg:cNvPr>
                            <wpg:cNvGrpSpPr/>
                            <wpg:grpSpPr>
                              <a:xfrm>
                                <a:off x="0" y="0"/>
                                <a:ext cx="5787358" cy="3963875"/>
                                <a:chOff x="0" y="0"/>
                                <a:chExt cx="5787358" cy="3963875"/>
                              </a:xfrm>
                            </wpg:grpSpPr>
                            <wpg:grpSp>
                              <wpg:cNvPr id="78352252" name="Gruppe 78352252">
                                <a:extLst>
                                  <a:ext uri="{FF2B5EF4-FFF2-40B4-BE49-F238E27FC236}">
                                    <a16:creationId xmlns:a16="http://schemas.microsoft.com/office/drawing/2014/main" id="{BAD639CC-41FB-7E58-7355-FE186228F770}"/>
                                  </a:ext>
                                </a:extLst>
                              </wpg:cNvPr>
                              <wpg:cNvGrpSpPr/>
                              <wpg:grpSpPr>
                                <a:xfrm>
                                  <a:off x="0" y="0"/>
                                  <a:ext cx="5787358" cy="3963875"/>
                                  <a:chOff x="0" y="0"/>
                                  <a:chExt cx="5787358" cy="3963875"/>
                                </a:xfrm>
                              </wpg:grpSpPr>
                              <wpg:grpSp>
                                <wpg:cNvPr id="133809382" name="Gruppe 133809382">
                                  <a:extLst>
                                    <a:ext uri="{FF2B5EF4-FFF2-40B4-BE49-F238E27FC236}">
                                      <a16:creationId xmlns:a16="http://schemas.microsoft.com/office/drawing/2014/main" id="{1CF9FFA7-8270-F206-A02D-6C3DD58BB468}"/>
                                    </a:ext>
                                  </a:extLst>
                                </wpg:cNvPr>
                                <wpg:cNvGrpSpPr/>
                                <wpg:grpSpPr>
                                  <a:xfrm>
                                    <a:off x="0" y="0"/>
                                    <a:ext cx="5787358" cy="3963875"/>
                                    <a:chOff x="0" y="0"/>
                                    <a:chExt cx="5787358" cy="3963875"/>
                                  </a:xfrm>
                                </wpg:grpSpPr>
                                <wpg:grpSp>
                                  <wpg:cNvPr id="1747851708" name="Gruppe 1747851708">
                                    <a:extLst>
                                      <a:ext uri="{FF2B5EF4-FFF2-40B4-BE49-F238E27FC236}">
                                        <a16:creationId xmlns:a16="http://schemas.microsoft.com/office/drawing/2014/main" id="{4AD1DE8E-8F9A-24A0-FAE6-77314D130629}"/>
                                      </a:ext>
                                    </a:extLst>
                                  </wpg:cNvPr>
                                  <wpg:cNvGrpSpPr/>
                                  <wpg:grpSpPr>
                                    <a:xfrm>
                                      <a:off x="0" y="0"/>
                                      <a:ext cx="5787358" cy="3855150"/>
                                      <a:chOff x="0" y="0"/>
                                      <a:chExt cx="5787358" cy="3855150"/>
                                    </a:xfrm>
                                  </wpg:grpSpPr>
                                  <wpg:grpSp>
                                    <wpg:cNvPr id="1067338914" name="Gruppe 1067338914">
                                      <a:extLst>
                                        <a:ext uri="{FF2B5EF4-FFF2-40B4-BE49-F238E27FC236}">
                                          <a16:creationId xmlns:a16="http://schemas.microsoft.com/office/drawing/2014/main" id="{CA3EFE48-5BA1-A933-4607-707833F98072}"/>
                                        </a:ext>
                                      </a:extLst>
                                    </wpg:cNvPr>
                                    <wpg:cNvGrpSpPr/>
                                    <wpg:grpSpPr>
                                      <a:xfrm>
                                        <a:off x="0" y="0"/>
                                        <a:ext cx="5787358" cy="3855150"/>
                                        <a:chOff x="0" y="0"/>
                                        <a:chExt cx="5787358" cy="3855150"/>
                                      </a:xfrm>
                                    </wpg:grpSpPr>
                                    <wpg:grpSp>
                                      <wpg:cNvPr id="737769395" name="Gruppe 737769395">
                                        <a:extLst>
                                          <a:ext uri="{FF2B5EF4-FFF2-40B4-BE49-F238E27FC236}">
                                            <a16:creationId xmlns:a16="http://schemas.microsoft.com/office/drawing/2014/main" id="{C14038A9-45AF-9BF7-E8A8-07515B660192}"/>
                                          </a:ext>
                                        </a:extLst>
                                      </wpg:cNvPr>
                                      <wpg:cNvGrpSpPr/>
                                      <wpg:grpSpPr>
                                        <a:xfrm>
                                          <a:off x="348200" y="0"/>
                                          <a:ext cx="5439158" cy="3855150"/>
                                          <a:chOff x="348200" y="0"/>
                                          <a:chExt cx="5439158" cy="3855150"/>
                                        </a:xfrm>
                                      </wpg:grpSpPr>
                                      <wpg:grpSp>
                                        <wpg:cNvPr id="2008925118" name="Gruppe 2008925118">
                                          <a:extLst>
                                            <a:ext uri="{FF2B5EF4-FFF2-40B4-BE49-F238E27FC236}">
                                              <a16:creationId xmlns:a16="http://schemas.microsoft.com/office/drawing/2014/main" id="{E79C5640-7669-234A-7983-2C77E9EA21C0}"/>
                                            </a:ext>
                                          </a:extLst>
                                        </wpg:cNvPr>
                                        <wpg:cNvGrpSpPr/>
                                        <wpg:grpSpPr>
                                          <a:xfrm>
                                            <a:off x="348200" y="0"/>
                                            <a:ext cx="5439158" cy="3855150"/>
                                            <a:chOff x="348200" y="0"/>
                                            <a:chExt cx="5439158" cy="3855150"/>
                                          </a:xfrm>
                                        </wpg:grpSpPr>
                                        <wpg:grpSp>
                                          <wpg:cNvPr id="110236625" name="Gruppe 110236625">
                                            <a:extLst>
                                              <a:ext uri="{FF2B5EF4-FFF2-40B4-BE49-F238E27FC236}">
                                                <a16:creationId xmlns:a16="http://schemas.microsoft.com/office/drawing/2014/main" id="{689282A7-DC25-C017-EB6D-77374C4CC8C2}"/>
                                              </a:ext>
                                            </a:extLst>
                                          </wpg:cNvPr>
                                          <wpg:cNvGrpSpPr/>
                                          <wpg:grpSpPr>
                                            <a:xfrm>
                                              <a:off x="348200" y="0"/>
                                              <a:ext cx="5439158" cy="3606985"/>
                                              <a:chOff x="348200" y="0"/>
                                              <a:chExt cx="5439158" cy="3606985"/>
                                            </a:xfrm>
                                          </wpg:grpSpPr>
                                          <wpg:grpSp>
                                            <wpg:cNvPr id="1306777939" name="Gruppe 1306777939">
                                              <a:extLst>
                                                <a:ext uri="{FF2B5EF4-FFF2-40B4-BE49-F238E27FC236}">
                                                  <a16:creationId xmlns:a16="http://schemas.microsoft.com/office/drawing/2014/main" id="{45008E76-6F97-9A88-C199-6E806787D8EF}"/>
                                                </a:ext>
                                              </a:extLst>
                                            </wpg:cNvPr>
                                            <wpg:cNvGrpSpPr/>
                                            <wpg:grpSpPr>
                                              <a:xfrm>
                                                <a:off x="348200" y="0"/>
                                                <a:ext cx="5439158" cy="3606985"/>
                                                <a:chOff x="348200" y="0"/>
                                                <a:chExt cx="5439158" cy="3606985"/>
                                              </a:xfrm>
                                            </wpg:grpSpPr>
                                            <pic:pic xmlns:pic="http://schemas.openxmlformats.org/drawingml/2006/picture">
                                              <pic:nvPicPr>
                                                <pic:cNvPr id="578129507" name="Bilde 578129507">
                                                  <a:extLst>
                                                    <a:ext uri="{FF2B5EF4-FFF2-40B4-BE49-F238E27FC236}">
                                                      <a16:creationId xmlns:a16="http://schemas.microsoft.com/office/drawing/2014/main" id="{E7BF5BCE-2A5A-7C7D-93D8-A6601B13BD19}"/>
                                                    </a:ext>
                                                  </a:extLst>
                                                </pic:cNvPr>
                                                <pic:cNvPicPr>
                                                  <a:picLocks noChangeAspect="1"/>
                                                </pic:cNvPicPr>
                                              </pic:nvPicPr>
                                              <pic:blipFill>
                                                <a:blip r:embed="rId27"/>
                                                <a:stretch>
                                                  <a:fillRect/>
                                                </a:stretch>
                                              </pic:blipFill>
                                              <pic:spPr>
                                                <a:xfrm>
                                                  <a:off x="348200" y="0"/>
                                                  <a:ext cx="3511730" cy="3606985"/>
                                                </a:xfrm>
                                                <a:prstGeom prst="rect">
                                                  <a:avLst/>
                                                </a:prstGeom>
                                              </pic:spPr>
                                            </pic:pic>
                                            <pic:pic xmlns:pic="http://schemas.openxmlformats.org/drawingml/2006/picture">
                                              <pic:nvPicPr>
                                                <pic:cNvPr id="2052063525" name="Bilde 2052063525">
                                                  <a:extLst>
                                                    <a:ext uri="{FF2B5EF4-FFF2-40B4-BE49-F238E27FC236}">
                                                      <a16:creationId xmlns:a16="http://schemas.microsoft.com/office/drawing/2014/main" id="{2F263930-E1D3-D1CA-303F-4B51721DA775}"/>
                                                    </a:ext>
                                                  </a:extLst>
                                                </pic:cNvPr>
                                                <pic:cNvPicPr>
                                                  <a:picLocks noChangeAspect="1"/>
                                                </pic:cNvPicPr>
                                              </pic:nvPicPr>
                                              <pic:blipFill>
                                                <a:blip r:embed="rId28"/>
                                                <a:stretch>
                                                  <a:fillRect/>
                                                </a:stretch>
                                              </pic:blipFill>
                                              <pic:spPr>
                                                <a:xfrm>
                                                  <a:off x="2815405" y="667531"/>
                                                  <a:ext cx="2971953" cy="2883048"/>
                                                </a:xfrm>
                                                <a:prstGeom prst="rect">
                                                  <a:avLst/>
                                                </a:prstGeom>
                                              </pic:spPr>
                                            </pic:pic>
                                            <wps:wsp>
                                              <wps:cNvPr id="1325820145" name="Rett linje 1325820145">
                                                <a:extLst>
                                                  <a:ext uri="{FF2B5EF4-FFF2-40B4-BE49-F238E27FC236}">
                                                    <a16:creationId xmlns:a16="http://schemas.microsoft.com/office/drawing/2014/main" id="{7F139E8C-21D2-7EF6-0C3E-9EE58E6B9BDB}"/>
                                                  </a:ext>
                                                </a:extLst>
                                              </wps:cNvPr>
                                              <wps:cNvCnPr/>
                                              <wps:spPr>
                                                <a:xfrm>
                                                  <a:off x="1540693" y="2725005"/>
                                                  <a:ext cx="3733800" cy="0"/>
                                                </a:xfrm>
                                                <a:prstGeom prst="line">
                                                  <a:avLst/>
                                                </a:prstGeom>
                                                <a:ln w="15875">
                                                  <a:solidFill>
                                                    <a:srgbClr val="003C65"/>
                                                  </a:solidFill>
                                                </a:ln>
                                              </wps:spPr>
                                              <wps:style>
                                                <a:lnRef idx="1">
                                                  <a:schemeClr val="accent1"/>
                                                </a:lnRef>
                                                <a:fillRef idx="0">
                                                  <a:schemeClr val="accent1"/>
                                                </a:fillRef>
                                                <a:effectRef idx="0">
                                                  <a:schemeClr val="accent1"/>
                                                </a:effectRef>
                                                <a:fontRef idx="minor">
                                                  <a:schemeClr val="tx1"/>
                                                </a:fontRef>
                                              </wps:style>
                                              <wps:bodyPr/>
                                            </wps:wsp>
                                          </wpg:grpSp>
                                          <wps:wsp>
                                            <wps:cNvPr id="34813012" name="Rett linje 34813012">
                                              <a:extLst>
                                                <a:ext uri="{FF2B5EF4-FFF2-40B4-BE49-F238E27FC236}">
                                                  <a16:creationId xmlns:a16="http://schemas.microsoft.com/office/drawing/2014/main" id="{4E743F5F-CB03-2562-D6AE-25DF501957D7}"/>
                                                </a:ext>
                                              </a:extLst>
                                            </wps:cNvPr>
                                            <wps:cNvCnPr/>
                                            <wps:spPr>
                                              <a:xfrm flipH="1">
                                                <a:off x="842193" y="2661505"/>
                                                <a:ext cx="4432300" cy="0"/>
                                              </a:xfrm>
                                              <a:prstGeom prst="line">
                                                <a:avLst/>
                                              </a:prstGeom>
                                              <a:ln w="19050">
                                                <a:solidFill>
                                                  <a:schemeClr val="tx2"/>
                                                </a:solidFill>
                                                <a:prstDash val="sysDot"/>
                                              </a:ln>
                                            </wps:spPr>
                                            <wps:style>
                                              <a:lnRef idx="1">
                                                <a:schemeClr val="accent1"/>
                                              </a:lnRef>
                                              <a:fillRef idx="0">
                                                <a:schemeClr val="accent1"/>
                                              </a:fillRef>
                                              <a:effectRef idx="0">
                                                <a:schemeClr val="accent1"/>
                                              </a:effectRef>
                                              <a:fontRef idx="minor">
                                                <a:schemeClr val="tx1"/>
                                              </a:fontRef>
                                            </wps:style>
                                            <wps:bodyPr/>
                                          </wps:wsp>
                                        </wpg:grpSp>
                                        <wps:wsp>
                                          <wps:cNvPr id="1156860782" name="TekstSylinder 17">
                                            <a:extLst>
                                              <a:ext uri="{FF2B5EF4-FFF2-40B4-BE49-F238E27FC236}">
                                                <a16:creationId xmlns:a16="http://schemas.microsoft.com/office/drawing/2014/main" id="{00C2E75B-EB79-9CD4-F848-EF0A9B91CFBB}"/>
                                              </a:ext>
                                            </a:extLst>
                                          </wps:cNvPr>
                                          <wps:cNvSpPr txBox="1"/>
                                          <wps:spPr>
                                            <a:xfrm>
                                              <a:off x="1762943" y="3670484"/>
                                              <a:ext cx="787400" cy="184666"/>
                                            </a:xfrm>
                                            <a:prstGeom prst="rect">
                                              <a:avLst/>
                                            </a:prstGeom>
                                            <a:noFill/>
                                          </wps:spPr>
                                          <wps:txbx>
                                            <w:txbxContent>
                                              <w:p w14:paraId="5DB7B421" w14:textId="77777777" w:rsidR="00831458" w:rsidRDefault="00831458" w:rsidP="00831458">
                                                <w:pPr>
                                                  <w:rPr>
                                                    <w:rFonts w:hAnsi="Calibri" w:cstheme="minorBidi"/>
                                                    <w:color w:val="003C65" w:themeColor="text2"/>
                                                    <w:kern w:val="24"/>
                                                    <w:sz w:val="24"/>
                                                  </w:rPr>
                                                </w:pPr>
                                                <w:r>
                                                  <w:rPr>
                                                    <w:rFonts w:hAnsi="Calibri" w:cstheme="minorBidi"/>
                                                    <w:color w:val="003C65" w:themeColor="text2"/>
                                                    <w:kern w:val="24"/>
                                                  </w:rPr>
                                                  <w:t>Pilartype I</w:t>
                                                </w:r>
                                              </w:p>
                                            </w:txbxContent>
                                          </wps:txbx>
                                          <wps:bodyPr wrap="square" lIns="0" tIns="0" rIns="0" bIns="0" rtlCol="0">
                                            <a:spAutoFit/>
                                          </wps:bodyPr>
                                        </wps:wsp>
                                        <wps:wsp>
                                          <wps:cNvPr id="1958270071" name="TekstSylinder 18">
                                            <a:extLst>
                                              <a:ext uri="{FF2B5EF4-FFF2-40B4-BE49-F238E27FC236}">
                                                <a16:creationId xmlns:a16="http://schemas.microsoft.com/office/drawing/2014/main" id="{0FE09EFF-0B2A-9077-F007-71ED8760AC69}"/>
                                              </a:ext>
                                            </a:extLst>
                                          </wps:cNvPr>
                                          <wps:cNvSpPr txBox="1"/>
                                          <wps:spPr>
                                            <a:xfrm>
                                              <a:off x="4023545" y="3670484"/>
                                              <a:ext cx="787400" cy="184666"/>
                                            </a:xfrm>
                                            <a:prstGeom prst="rect">
                                              <a:avLst/>
                                            </a:prstGeom>
                                            <a:noFill/>
                                          </wps:spPr>
                                          <wps:txbx>
                                            <w:txbxContent>
                                              <w:p w14:paraId="6B862EC7" w14:textId="77777777" w:rsidR="00831458" w:rsidRDefault="00831458" w:rsidP="00831458">
                                                <w:pPr>
                                                  <w:rPr>
                                                    <w:rFonts w:hAnsi="Calibri" w:cstheme="minorBidi"/>
                                                    <w:color w:val="003C65" w:themeColor="text2"/>
                                                    <w:kern w:val="24"/>
                                                    <w:sz w:val="24"/>
                                                  </w:rPr>
                                                </w:pPr>
                                                <w:r>
                                                  <w:rPr>
                                                    <w:rFonts w:hAnsi="Calibri" w:cstheme="minorBidi"/>
                                                    <w:color w:val="003C65" w:themeColor="text2"/>
                                                    <w:kern w:val="24"/>
                                                  </w:rPr>
                                                  <w:t>Pilartype II</w:t>
                                                </w:r>
                                              </w:p>
                                            </w:txbxContent>
                                          </wps:txbx>
                                          <wps:bodyPr wrap="square" lIns="0" tIns="0" rIns="0" bIns="0" rtlCol="0">
                                            <a:spAutoFit/>
                                          </wps:bodyPr>
                                        </wps:wsp>
                                      </wpg:grpSp>
                                      <wps:wsp>
                                        <wps:cNvPr id="1574475785" name="Rett pilkobling 1574475785">
                                          <a:extLst>
                                            <a:ext uri="{FF2B5EF4-FFF2-40B4-BE49-F238E27FC236}">
                                              <a16:creationId xmlns:a16="http://schemas.microsoft.com/office/drawing/2014/main" id="{DB321054-AAE1-DE6F-46BA-943CDE2E56FF}"/>
                                            </a:ext>
                                          </a:extLst>
                                        </wps:cNvPr>
                                        <wps:cNvCnPr/>
                                        <wps:spPr>
                                          <a:xfrm>
                                            <a:off x="1928043" y="1194655"/>
                                            <a:ext cx="0" cy="1200150"/>
                                          </a:xfrm>
                                          <a:prstGeom prst="straightConnector1">
                                            <a:avLst/>
                                          </a:prstGeom>
                                          <a:ln>
                                            <a:solidFill>
                                              <a:schemeClr val="tx2"/>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833185047" name="Rett pilkobling 833185047">
                                          <a:extLst>
                                            <a:ext uri="{FF2B5EF4-FFF2-40B4-BE49-F238E27FC236}">
                                              <a16:creationId xmlns:a16="http://schemas.microsoft.com/office/drawing/2014/main" id="{516C53CD-A769-3D29-3D50-D3D262EA5691}"/>
                                            </a:ext>
                                          </a:extLst>
                                        </wps:cNvPr>
                                        <wps:cNvCnPr/>
                                        <wps:spPr>
                                          <a:xfrm>
                                            <a:off x="1928043" y="2394805"/>
                                            <a:ext cx="0" cy="266700"/>
                                          </a:xfrm>
                                          <a:prstGeom prst="straightConnector1">
                                            <a:avLst/>
                                          </a:prstGeom>
                                          <a:ln>
                                            <a:solidFill>
                                              <a:schemeClr val="tx2"/>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440630787" name="Rett pilkobling 1440630787">
                                          <a:extLst>
                                            <a:ext uri="{FF2B5EF4-FFF2-40B4-BE49-F238E27FC236}">
                                              <a16:creationId xmlns:a16="http://schemas.microsoft.com/office/drawing/2014/main" id="{999D2535-5394-E72B-AACA-82242BFDFE89}"/>
                                            </a:ext>
                                          </a:extLst>
                                        </wps:cNvPr>
                                        <wps:cNvCnPr/>
                                        <wps:spPr>
                                          <a:xfrm>
                                            <a:off x="1928043" y="2661505"/>
                                            <a:ext cx="0" cy="692150"/>
                                          </a:xfrm>
                                          <a:prstGeom prst="straightConnector1">
                                            <a:avLst/>
                                          </a:prstGeom>
                                          <a:ln>
                                            <a:solidFill>
                                              <a:schemeClr val="tx2"/>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grpSp>
                                    <wps:wsp>
                                      <wps:cNvPr id="563769772" name="TekstSylinder 27">
                                        <a:extLst>
                                          <a:ext uri="{FF2B5EF4-FFF2-40B4-BE49-F238E27FC236}">
                                            <a16:creationId xmlns:a16="http://schemas.microsoft.com/office/drawing/2014/main" id="{5E7A8C37-E4C0-5492-3C77-0A22DB0A620B}"/>
                                          </a:ext>
                                        </a:extLst>
                                      </wps:cNvPr>
                                      <wps:cNvSpPr txBox="1"/>
                                      <wps:spPr>
                                        <a:xfrm>
                                          <a:off x="0" y="833517"/>
                                          <a:ext cx="1581150" cy="524510"/>
                                        </a:xfrm>
                                        <a:prstGeom prst="rect">
                                          <a:avLst/>
                                        </a:prstGeom>
                                        <a:noFill/>
                                      </wps:spPr>
                                      <wps:txbx>
                                        <w:txbxContent>
                                          <w:p w14:paraId="15BD6B80" w14:textId="77777777" w:rsidR="00831458" w:rsidRDefault="00831458" w:rsidP="00831458">
                                            <w:pPr>
                                              <w:rPr>
                                                <w:rFonts w:hAnsi="Calibri" w:cstheme="minorBidi"/>
                                                <w:color w:val="003C65" w:themeColor="text2"/>
                                                <w:kern w:val="24"/>
                                                <w:sz w:val="24"/>
                                              </w:rPr>
                                            </w:pPr>
                                            <w:r>
                                              <w:rPr>
                                                <w:rFonts w:hAnsi="Calibri" w:cstheme="minorBidi"/>
                                                <w:color w:val="003C65" w:themeColor="text2"/>
                                                <w:kern w:val="24"/>
                                              </w:rPr>
                                              <w:t>Sone A: Titan-nett sprøytet inn i KB-mørtel fra topp pilar til B-sone</w:t>
                                            </w:r>
                                          </w:p>
                                        </w:txbxContent>
                                      </wps:txbx>
                                      <wps:bodyPr wrap="square" lIns="0" tIns="0" rIns="0" bIns="0" rtlCol="0">
                                        <a:spAutoFit/>
                                      </wps:bodyPr>
                                    </wps:wsp>
                                    <wps:wsp>
                                      <wps:cNvPr id="536232207" name="TekstSylinder 28">
                                        <a:extLst>
                                          <a:ext uri="{FF2B5EF4-FFF2-40B4-BE49-F238E27FC236}">
                                            <a16:creationId xmlns:a16="http://schemas.microsoft.com/office/drawing/2014/main" id="{C26A884C-16A3-74B2-7521-97CFA82A8E3E}"/>
                                          </a:ext>
                                        </a:extLst>
                                      </wps:cNvPr>
                                      <wps:cNvSpPr txBox="1"/>
                                      <wps:spPr>
                                        <a:xfrm>
                                          <a:off x="0" y="1484167"/>
                                          <a:ext cx="1540510" cy="694690"/>
                                        </a:xfrm>
                                        <a:prstGeom prst="rect">
                                          <a:avLst/>
                                        </a:prstGeom>
                                        <a:noFill/>
                                      </wps:spPr>
                                      <wps:txbx>
                                        <w:txbxContent>
                                          <w:p w14:paraId="1ED1D3DC" w14:textId="77777777" w:rsidR="00831458" w:rsidRDefault="00831458" w:rsidP="00831458">
                                            <w:pPr>
                                              <w:rPr>
                                                <w:rFonts w:hAnsi="Calibri" w:cstheme="minorBidi"/>
                                                <w:color w:val="003C65" w:themeColor="text2"/>
                                                <w:kern w:val="24"/>
                                                <w:sz w:val="24"/>
                                              </w:rPr>
                                            </w:pPr>
                                            <w:r>
                                              <w:rPr>
                                                <w:rFonts w:hAnsi="Calibri" w:cstheme="minorBidi"/>
                                                <w:color w:val="003C65" w:themeColor="text2"/>
                                                <w:kern w:val="24"/>
                                              </w:rPr>
                                              <w:t xml:space="preserve">Sone B: Titan-nett sprøytet inn i KB-mørtel fra nivellert nivå og 60 cm opp langs pilar. </w:t>
                                            </w:r>
                                          </w:p>
                                        </w:txbxContent>
                                      </wps:txbx>
                                      <wps:bodyPr wrap="square" lIns="0" tIns="0" rIns="0" bIns="0" rtlCol="0">
                                        <a:spAutoFit/>
                                      </wps:bodyPr>
                                    </wps:wsp>
                                  </wpg:grpSp>
                                  <wps:wsp>
                                    <wps:cNvPr id="2021034593" name="Rett pilkobling 2021034593">
                                      <a:extLst>
                                        <a:ext uri="{FF2B5EF4-FFF2-40B4-BE49-F238E27FC236}">
                                          <a16:creationId xmlns:a16="http://schemas.microsoft.com/office/drawing/2014/main" id="{73B8BA30-3EA6-3B2A-37EC-6EEF978375F5}"/>
                                        </a:ext>
                                      </a:extLst>
                                    </wps:cNvPr>
                                    <wps:cNvCnPr/>
                                    <wps:spPr>
                                      <a:xfrm>
                                        <a:off x="935542" y="1231533"/>
                                        <a:ext cx="947854" cy="407537"/>
                                      </a:xfrm>
                                      <a:prstGeom prst="straightConnector1">
                                        <a:avLst/>
                                      </a:prstGeom>
                                      <a:ln>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22890134" name="Rett pilkobling 1322890134">
                                      <a:extLst>
                                        <a:ext uri="{FF2B5EF4-FFF2-40B4-BE49-F238E27FC236}">
                                          <a16:creationId xmlns:a16="http://schemas.microsoft.com/office/drawing/2014/main" id="{02414EF6-F773-E63C-1975-26B9BEA4ADBD}"/>
                                        </a:ext>
                                      </a:extLst>
                                    </wps:cNvPr>
                                    <wps:cNvCnPr/>
                                    <wps:spPr>
                                      <a:xfrm>
                                        <a:off x="713549" y="2040222"/>
                                        <a:ext cx="1169847" cy="487802"/>
                                      </a:xfrm>
                                      <a:prstGeom prst="straightConnector1">
                                        <a:avLst/>
                                      </a:prstGeom>
                                      <a:ln>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1472804891" name="TekstSylinder 37">
                                    <a:extLst>
                                      <a:ext uri="{FF2B5EF4-FFF2-40B4-BE49-F238E27FC236}">
                                        <a16:creationId xmlns:a16="http://schemas.microsoft.com/office/drawing/2014/main" id="{0D1FB5E8-B33F-D0C1-3699-41179AC930CA}"/>
                                      </a:ext>
                                    </a:extLst>
                                  </wps:cNvPr>
                                  <wps:cNvSpPr txBox="1"/>
                                  <wps:spPr>
                                    <a:xfrm>
                                      <a:off x="48438" y="2928190"/>
                                      <a:ext cx="1416050" cy="1035685"/>
                                    </a:xfrm>
                                    <a:prstGeom prst="rect">
                                      <a:avLst/>
                                    </a:prstGeom>
                                    <a:noFill/>
                                  </wps:spPr>
                                  <wps:txbx>
                                    <w:txbxContent>
                                      <w:p w14:paraId="72B967E6" w14:textId="77777777" w:rsidR="00831458" w:rsidRDefault="00831458" w:rsidP="00831458">
                                        <w:pPr>
                                          <w:rPr>
                                            <w:rFonts w:hAnsi="Calibri" w:cstheme="minorBidi"/>
                                            <w:color w:val="003C65" w:themeColor="text2"/>
                                            <w:kern w:val="24"/>
                                            <w:sz w:val="24"/>
                                          </w:rPr>
                                        </w:pPr>
                                        <w:r>
                                          <w:rPr>
                                            <w:rFonts w:hAnsi="Calibri" w:cstheme="minorBidi"/>
                                            <w:color w:val="003C65" w:themeColor="text2"/>
                                            <w:kern w:val="24"/>
                                          </w:rPr>
                                          <w:t>Sone C: Katodisk beskyttelse med kappeløsning. Monteres fra B-sone ned til ca 50 cm over eksisterende lavvannsnivå</w:t>
                                        </w:r>
                                      </w:p>
                                    </w:txbxContent>
                                  </wps:txbx>
                                  <wps:bodyPr wrap="square" lIns="0" tIns="0" rIns="0" bIns="0" rtlCol="0">
                                    <a:spAutoFit/>
                                  </wps:bodyPr>
                                </wps:wsp>
                              </wpg:grpSp>
                              <wps:wsp>
                                <wps:cNvPr id="420597731" name="TekstSylinder 41">
                                  <a:extLst>
                                    <a:ext uri="{FF2B5EF4-FFF2-40B4-BE49-F238E27FC236}">
                                      <a16:creationId xmlns:a16="http://schemas.microsoft.com/office/drawing/2014/main" id="{A5D15E78-2595-8EF2-8D28-90D3181776D7}"/>
                                    </a:ext>
                                  </a:extLst>
                                </wps:cNvPr>
                                <wps:cNvSpPr txBox="1"/>
                                <wps:spPr>
                                  <a:xfrm>
                                    <a:off x="2437342" y="1373678"/>
                                    <a:ext cx="1593850" cy="694690"/>
                                  </a:xfrm>
                                  <a:prstGeom prst="rect">
                                    <a:avLst/>
                                  </a:prstGeom>
                                  <a:noFill/>
                                </wps:spPr>
                                <wps:txbx>
                                  <w:txbxContent>
                                    <w:p w14:paraId="4DD3DF9C" w14:textId="77777777" w:rsidR="00831458" w:rsidRDefault="00831458" w:rsidP="00831458">
                                      <w:pPr>
                                        <w:rPr>
                                          <w:rFonts w:hAnsi="Calibri" w:cstheme="minorBidi"/>
                                          <w:color w:val="003C65" w:themeColor="text2"/>
                                          <w:kern w:val="24"/>
                                          <w:sz w:val="24"/>
                                        </w:rPr>
                                      </w:pPr>
                                      <w:r>
                                        <w:rPr>
                                          <w:rFonts w:hAnsi="Calibri" w:cstheme="minorBidi"/>
                                          <w:color w:val="003C65" w:themeColor="text2"/>
                                          <w:kern w:val="24"/>
                                        </w:rPr>
                                        <w:t>Høyde for overgang mellom sone B og C nivelleres ut fra nærmeste pilartype II eller III, stiplet linje</w:t>
                                      </w:r>
                                    </w:p>
                                  </w:txbxContent>
                                </wps:txbx>
                                <wps:bodyPr wrap="square" lIns="0" tIns="0" rIns="0" bIns="0" rtlCol="0">
                                  <a:spAutoFit/>
                                </wps:bodyPr>
                              </wps:wsp>
                              <wps:wsp>
                                <wps:cNvPr id="802168253" name="Rett pilkobling 802168253">
                                  <a:extLst>
                                    <a:ext uri="{FF2B5EF4-FFF2-40B4-BE49-F238E27FC236}">
                                      <a16:creationId xmlns:a16="http://schemas.microsoft.com/office/drawing/2014/main" id="{279C8578-049E-85C8-5D3B-9DF4FB929665}"/>
                                    </a:ext>
                                  </a:extLst>
                                </wps:cNvPr>
                                <wps:cNvCnPr/>
                                <wps:spPr>
                                  <a:xfrm>
                                    <a:off x="3051993" y="2180791"/>
                                    <a:ext cx="0" cy="461664"/>
                                  </a:xfrm>
                                  <a:prstGeom prst="straightConnector1">
                                    <a:avLst/>
                                  </a:prstGeom>
                                  <a:ln>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967743549" name="TekstSylinder 45">
                                <a:extLst>
                                  <a:ext uri="{FF2B5EF4-FFF2-40B4-BE49-F238E27FC236}">
                                    <a16:creationId xmlns:a16="http://schemas.microsoft.com/office/drawing/2014/main" id="{6FEB6AF6-5C46-E144-A335-9738AC98395A}"/>
                                  </a:ext>
                                </a:extLst>
                              </wps:cNvPr>
                              <wps:cNvSpPr txBox="1"/>
                              <wps:spPr>
                                <a:xfrm>
                                  <a:off x="2501488" y="3122940"/>
                                  <a:ext cx="1330960" cy="353695"/>
                                </a:xfrm>
                                <a:prstGeom prst="rect">
                                  <a:avLst/>
                                </a:prstGeom>
                                <a:noFill/>
                              </wps:spPr>
                              <wps:txbx>
                                <w:txbxContent>
                                  <w:p w14:paraId="543643A7" w14:textId="2E1FCBB9" w:rsidR="00831458" w:rsidRDefault="007E3ADA" w:rsidP="00831458">
                                    <w:pPr>
                                      <w:rPr>
                                        <w:rFonts w:hAnsi="Calibri" w:cstheme="minorBidi"/>
                                        <w:color w:val="003C65" w:themeColor="text2"/>
                                        <w:kern w:val="24"/>
                                        <w:sz w:val="24"/>
                                      </w:rPr>
                                    </w:pPr>
                                    <w:r>
                                      <w:rPr>
                                        <w:rFonts w:hAnsi="Calibri" w:cstheme="minorBidi"/>
                                        <w:color w:val="003C65" w:themeColor="text2"/>
                                        <w:kern w:val="24"/>
                                      </w:rPr>
                                      <w:t>Heltrukken linje</w:t>
                                    </w:r>
                                    <w:r w:rsidR="00831458">
                                      <w:rPr>
                                        <w:rFonts w:hAnsi="Calibri" w:cstheme="minorBidi"/>
                                        <w:color w:val="003C65" w:themeColor="text2"/>
                                        <w:kern w:val="24"/>
                                      </w:rPr>
                                      <w:t xml:space="preserve"> er nivå for springflo</w:t>
                                    </w:r>
                                  </w:p>
                                </w:txbxContent>
                              </wps:txbx>
                              <wps:bodyPr wrap="square" lIns="0" tIns="0" rIns="0" bIns="0" rtlCol="0">
                                <a:spAutoFit/>
                              </wps:bodyPr>
                            </wps:wsp>
                            <wps:wsp>
                              <wps:cNvPr id="462299071" name="Rett pilkobling 462299071">
                                <a:extLst>
                                  <a:ext uri="{FF2B5EF4-FFF2-40B4-BE49-F238E27FC236}">
                                    <a16:creationId xmlns:a16="http://schemas.microsoft.com/office/drawing/2014/main" id="{E78E8CD8-7BDA-014F-DCFE-B0FA4B24EBC4}"/>
                                  </a:ext>
                                </a:extLst>
                              </wps:cNvPr>
                              <wps:cNvCnPr/>
                              <wps:spPr>
                                <a:xfrm flipV="1">
                                  <a:off x="2905943" y="2775805"/>
                                  <a:ext cx="0" cy="412750"/>
                                </a:xfrm>
                                <a:prstGeom prst="straightConnector1">
                                  <a:avLst/>
                                </a:prstGeom>
                                <a:ln>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497687601" name="Rett pilkobling 497687601">
                              <a:extLst>
                                <a:ext uri="{FF2B5EF4-FFF2-40B4-BE49-F238E27FC236}">
                                  <a16:creationId xmlns:a16="http://schemas.microsoft.com/office/drawing/2014/main" id="{B8187F87-6EF8-6116-ED70-B2F209ED52A8}"/>
                                </a:ext>
                              </a:extLst>
                            </wps:cNvPr>
                            <wps:cNvCnPr/>
                            <wps:spPr>
                              <a:xfrm flipV="1">
                                <a:off x="1141015" y="2996907"/>
                                <a:ext cx="772354" cy="280918"/>
                              </a:xfrm>
                              <a:prstGeom prst="straightConnector1">
                                <a:avLst/>
                              </a:prstGeom>
                              <a:ln>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461F7AC3" id="Gruppe 49" o:spid="_x0000_s1033" style="position:absolute;margin-left:0;margin-top:11.9pt;width:455.7pt;height:312.1pt;z-index:251686912;mso-position-horizontal:left;mso-position-horizontal-relative:margin" coordsize="57873,396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">
                    <v:group id="Gruppe 1415140451" o:spid="_x0000_s1034" style="position:absolute;width:57873;height:39638" coordsize="57873,396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">
                      <v:group id="Gruppe 78352252" o:spid="_x0000_s1035" style="position:absolute;width:57873;height:39638" coordsize="57873,396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">
                        <v:group id="Gruppe 133809382" o:spid="_x0000_s1036" style="position:absolute;width:57873;height:39638" coordsize="57873,396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">
                          <v:group id="Gruppe 1747851708" o:spid="_x0000_s1037" style="position:absolute;width:57873;height:38551" coordsize="57873,38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">
                            <v:group id="Gruppe 1067338914" o:spid="_x0000_s1038" style="position:absolute;width:57873;height:38551" coordsize="57873,38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">
                              <v:group id="Gruppe 737769395" o:spid="_x0000_s1039" style="position:absolute;left:3482;width:54391;height:38551" coordorigin="3482" coordsize="54391,38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">
                                <v:group id="Gruppe 2008925118" o:spid="_x0000_s1040" style="position:absolute;left:3482;width:54391;height:38551" coordorigin="3482" coordsize="54391,38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">
                                  <v:group id="Gruppe 110236625" o:spid="_x0000_s1041" style="position:absolute;left:3482;width:54391;height:36069" coordorigin="3482" coordsize="54391,36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">
                                    <v:group id="Gruppe 1306777939" o:spid="_x0000_s1042" style="position:absolute;left:3482;width:54391;height:36069" coordorigin="3482" coordsize="54391,36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Bilde 578129507" o:spid="_x0000_s1043" type="#_x0000_t75" style="position:absolute;left:3482;width:35117;height:360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">
                                        <v:imagedata r:id="rId29" o:title=""/>
                                      </v:shape>
                                      <v:shape id="Bilde 2052063525" o:spid="_x0000_s1044" type="#_x0000_t75" style="position:absolute;left:28154;top:6675;width:29719;height:288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">
                                        <v:imagedata r:id="rId30" o:title=""/>
                                      </v:shape>
                                      <v:line id="Rett linje 1325820145" o:spid="_x0000_s1045" style="position:absolute;visibility:visible;mso-wrap-style:square" from="15406,27250" to="52744,272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" strokecolor="#003c65" strokeweight="1.25pt"/>
                                    </v:group>
                                    <v:line id="Rett linje 34813012" o:spid="_x0000_s1046" style="position:absolute;flip:x;visibility:visible;mso-wrap-style:square" from="8421,26615" to="52744,26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" strokecolor="#003c65 [3215]" strokeweight="1.5pt">
                                      <v:stroke dashstyle="1 1"/>
                                    </v:line>
                                  </v:group>
                                  <v:shape id="TekstSylinder 17" o:spid="_x0000_s1047" type="#_x0000_t202" style="position:absolute;left:17629;top:36704;width:7874;height:18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" filled="f" stroked="f">
                                    <v:textbox style="mso-fit-shape-to-text:t" inset="0,0,0,0">
                                      <w:txbxContent>
                                        <w:p w14:paraId="5DB7B421" w14:textId="77777777" w:rsidR="00831458" w:rsidRDefault="00831458" w:rsidP="00831458">
                                          <w:pPr>
                                            <w:rPr>
                                              <w:rFonts w:hAnsi="Calibri" w:cstheme="minorBidi"/>
                                              <w:color w:val="003C65" w:themeColor="text2"/>
                                              <w:kern w:val="24"/>
                                              <w:sz w:val="24"/>
                                            </w:rPr>
                                          </w:pPr>
                                          <w:r>
                                            <w:rPr>
                                              <w:rFonts w:hAnsi="Calibri" w:cstheme="minorBidi"/>
                                              <w:color w:val="003C65" w:themeColor="text2"/>
                                              <w:kern w:val="24"/>
                                            </w:rPr>
                                            <w:t>Pilartype I</w:t>
                                          </w:r>
                                        </w:p>
                                      </w:txbxContent>
                                    </v:textbox>
                                  </v:shape>
                                  <v:shape id="TekstSylinder 18" o:spid="_x0000_s1048" type="#_x0000_t202" style="position:absolute;left:40235;top:36704;width:7874;height:18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" filled="f" stroked="f">
                                    <v:textbox style="mso-fit-shape-to-text:t" inset="0,0,0,0">
                                      <w:txbxContent>
                                        <w:p w14:paraId="6B862EC7" w14:textId="77777777" w:rsidR="00831458" w:rsidRDefault="00831458" w:rsidP="00831458">
                                          <w:pPr>
                                            <w:rPr>
                                              <w:rFonts w:hAnsi="Calibri" w:cstheme="minorBidi"/>
                                              <w:color w:val="003C65" w:themeColor="text2"/>
                                              <w:kern w:val="24"/>
                                              <w:sz w:val="24"/>
                                            </w:rPr>
                                          </w:pPr>
                                          <w:r>
                                            <w:rPr>
                                              <w:rFonts w:hAnsi="Calibri" w:cstheme="minorBidi"/>
                                              <w:color w:val="003C65" w:themeColor="text2"/>
                                              <w:kern w:val="24"/>
                                            </w:rPr>
                                            <w:t>Pilartype II</w:t>
                                          </w:r>
                                        </w:p>
                                      </w:txbxContent>
                                    </v:textbox>
                                  </v:shape>
                                </v:group>
                                <v:shape id="Rett pilkobling 1574475785" o:spid="_x0000_s1049" type="#_x0000_t32" style="position:absolute;left:19280;top:11946;width:0;height:1200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" strokecolor="#003c65 [3215]">
                                  <v:stroke startarrow="block" endarrow="block"/>
                                </v:shape>
                                <v:shape id="Rett pilkobling 833185047" o:spid="_x0000_s1050" type="#_x0000_t32" style="position:absolute;left:19280;top:23948;width:0;height:266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" strokecolor="#003c65 [3215]">
                                  <v:stroke startarrow="block" endarrow="block"/>
                                </v:shape>
                                <v:shape id="Rett pilkobling 1440630787" o:spid="_x0000_s1051" type="#_x0000_t32" style="position:absolute;left:19280;top:26615;width:0;height:692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" strokecolor="#003c65 [3215]">
                                  <v:stroke startarrow="block" endarrow="block"/>
                                </v:shape>
                              </v:group>
                              <v:shape id="TekstSylinder 27" o:spid="_x0000_s1052" type="#_x0000_t202" style="position:absolute;top:8335;width:15811;height:5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" filled="f" stroked="f">
                                <v:textbox style="mso-fit-shape-to-text:t" inset="0,0,0,0">
                                  <w:txbxContent>
                                    <w:p w14:paraId="15BD6B80" w14:textId="77777777" w:rsidR="00831458" w:rsidRDefault="00831458" w:rsidP="00831458">
                                      <w:pPr>
                                        <w:rPr>
                                          <w:rFonts w:hAnsi="Calibri" w:cstheme="minorBidi"/>
                                          <w:color w:val="003C65" w:themeColor="text2"/>
                                          <w:kern w:val="24"/>
                                          <w:sz w:val="24"/>
                                        </w:rPr>
                                      </w:pPr>
                                      <w:r>
                                        <w:rPr>
                                          <w:rFonts w:hAnsi="Calibri" w:cstheme="minorBidi"/>
                                          <w:color w:val="003C65" w:themeColor="text2"/>
                                          <w:kern w:val="24"/>
                                        </w:rPr>
                                        <w:t>Sone A: Titan-nett sprøytet inn i KB-mørtel fra topp pilar til B-sone</w:t>
                                      </w:r>
                                    </w:p>
                                  </w:txbxContent>
                                </v:textbox>
                              </v:shape>
                              <v:shape id="TekstSylinder 28" o:spid="_x0000_s1053" type="#_x0000_t202" style="position:absolute;top:14841;width:15405;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" filled="f" stroked="f">
                                <v:textbox style="mso-fit-shape-to-text:t" inset="0,0,0,0">
                                  <w:txbxContent>
                                    <w:p w14:paraId="1ED1D3DC" w14:textId="77777777" w:rsidR="00831458" w:rsidRDefault="00831458" w:rsidP="00831458">
                                      <w:pPr>
                                        <w:rPr>
                                          <w:rFonts w:hAnsi="Calibri" w:cstheme="minorBidi"/>
                                          <w:color w:val="003C65" w:themeColor="text2"/>
                                          <w:kern w:val="24"/>
                                          <w:sz w:val="24"/>
                                        </w:rPr>
                                      </w:pPr>
                                      <w:r>
                                        <w:rPr>
                                          <w:rFonts w:hAnsi="Calibri" w:cstheme="minorBidi"/>
                                          <w:color w:val="003C65" w:themeColor="text2"/>
                                          <w:kern w:val="24"/>
                                        </w:rPr>
                                        <w:t xml:space="preserve">Sone B: Titan-nett sprøytet inn i KB-mørtel fra nivellert nivå og 60 cm opp langs pilar. </w:t>
                                      </w:r>
                                    </w:p>
                                  </w:txbxContent>
                                </v:textbox>
                              </v:shape>
                            </v:group>
                            <v:shape id="Rett pilkobling 2021034593" o:spid="_x0000_s1054" type="#_x0000_t32" style="position:absolute;left:9355;top:12315;width:9478;height:407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" strokecolor="#003c65 [3215]">
                              <v:stroke endarrow="block"/>
                            </v:shape>
                            <v:shape id="Rett pilkobling 1322890134" o:spid="_x0000_s1055" type="#_x0000_t32" style="position:absolute;left:7135;top:20402;width:11698;height:487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" strokecolor="#003c65 [3215]">
                              <v:stroke endarrow="block"/>
                            </v:shape>
                          </v:group>
                          <v:shape id="TekstSylinder 37" o:spid="_x0000_s1056" type="#_x0000_t202" style="position:absolute;left:484;top:29281;width:14160;height:10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" filled="f" stroked="f">
                            <v:textbox style="mso-fit-shape-to-text:t" inset="0,0,0,0">
                              <w:txbxContent>
                                <w:p w14:paraId="72B967E6" w14:textId="77777777" w:rsidR="00831458" w:rsidRDefault="00831458" w:rsidP="00831458">
                                  <w:pPr>
                                    <w:rPr>
                                      <w:rFonts w:hAnsi="Calibri" w:cstheme="minorBidi"/>
                                      <w:color w:val="003C65" w:themeColor="text2"/>
                                      <w:kern w:val="24"/>
                                      <w:sz w:val="24"/>
                                    </w:rPr>
                                  </w:pPr>
                                  <w:r>
                                    <w:rPr>
                                      <w:rFonts w:hAnsi="Calibri" w:cstheme="minorBidi"/>
                                      <w:color w:val="003C65" w:themeColor="text2"/>
                                      <w:kern w:val="24"/>
                                    </w:rPr>
                                    <w:t>Sone C: Katodisk beskyttelse med kappeløsning. Monteres fra B-sone ned til ca 50 cm over eksisterende lavvannsnivå</w:t>
                                  </w:r>
                                </w:p>
                              </w:txbxContent>
                            </v:textbox>
                          </v:shape>
                        </v:group>
                        <v:shape id="TekstSylinder 41" o:spid="_x0000_s1057" type="#_x0000_t202" style="position:absolute;left:24373;top:13736;width:15938;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" filled="f" stroked="f">
                          <v:textbox style="mso-fit-shape-to-text:t" inset="0,0,0,0">
                            <w:txbxContent>
                              <w:p w14:paraId="4DD3DF9C" w14:textId="77777777" w:rsidR="00831458" w:rsidRDefault="00831458" w:rsidP="00831458">
                                <w:pPr>
                                  <w:rPr>
                                    <w:rFonts w:hAnsi="Calibri" w:cstheme="minorBidi"/>
                                    <w:color w:val="003C65" w:themeColor="text2"/>
                                    <w:kern w:val="24"/>
                                    <w:sz w:val="24"/>
                                  </w:rPr>
                                </w:pPr>
                                <w:r>
                                  <w:rPr>
                                    <w:rFonts w:hAnsi="Calibri" w:cstheme="minorBidi"/>
                                    <w:color w:val="003C65" w:themeColor="text2"/>
                                    <w:kern w:val="24"/>
                                  </w:rPr>
                                  <w:t>Høyde for overgang mellom sone B og C nivelleres ut fra nærmeste pilartype II eller III, stiplet linje</w:t>
                                </w:r>
                              </w:p>
                            </w:txbxContent>
                          </v:textbox>
                        </v:shape>
                        <v:shape id="Rett pilkobling 802168253" o:spid="_x0000_s1058" type="#_x0000_t32" style="position:absolute;left:30519;top:21807;width:0;height:46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" strokecolor="#003c65 [3215]">
                          <v:stroke endarrow="block"/>
                        </v:shape>
                      </v:group>
                      <v:shape id="TekstSylinder 45" o:spid="_x0000_s1059" type="#_x0000_t202" style="position:absolute;left:25014;top:31229;width:13310;height:3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" filled="f" stroked="f">
                        <v:textbox style="mso-fit-shape-to-text:t" inset="0,0,0,0">
                          <w:txbxContent>
                            <w:p w14:paraId="543643A7" w14:textId="2E1FCBB9" w:rsidR="00831458" w:rsidRDefault="007E3ADA" w:rsidP="00831458">
                              <w:pPr>
                                <w:rPr>
                                  <w:rFonts w:hAnsi="Calibri" w:cstheme="minorBidi"/>
                                  <w:color w:val="003C65" w:themeColor="text2"/>
                                  <w:kern w:val="24"/>
                                  <w:sz w:val="24"/>
                                </w:rPr>
                              </w:pPr>
                              <w:r>
                                <w:rPr>
                                  <w:rFonts w:hAnsi="Calibri" w:cstheme="minorBidi"/>
                                  <w:color w:val="003C65" w:themeColor="text2"/>
                                  <w:kern w:val="24"/>
                                </w:rPr>
                                <w:t>Heltrukken linje</w:t>
                              </w:r>
                              <w:r w:rsidR="00831458">
                                <w:rPr>
                                  <w:rFonts w:hAnsi="Calibri" w:cstheme="minorBidi"/>
                                  <w:color w:val="003C65" w:themeColor="text2"/>
                                  <w:kern w:val="24"/>
                                </w:rPr>
                                <w:t xml:space="preserve"> er nivå for springflo</w:t>
                              </w:r>
                            </w:p>
                          </w:txbxContent>
                        </v:textbox>
                      </v:shape>
                      <v:shape id="Rett pilkobling 462299071" o:spid="_x0000_s1060" type="#_x0000_t32" style="position:absolute;left:29059;top:27758;width:0;height:412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" strokecolor="#003c65 [3215]">
                        <v:stroke endarrow="block"/>
                      </v:shape>
                    </v:group>
                    <v:shape id="Rett pilkobling 497687601" o:spid="_x0000_s1061" type="#_x0000_t32" style="position:absolute;left:11410;top:29969;width:7723;height:280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" strokecolor="#003c65 [3215]">
                      <v:stroke endarrow="block"/>
                    </v:shape>
                    <w10:wrap anchorx="margin"/>
                  </v:group>
                </w:pict>
              </mc:Fallback>
            </mc:AlternateContent>
          </w:r>
        </w:p>
        <w:p w14:paraId="296ED379" w14:textId="2948134D" w:rsidR="00D6416F" w:rsidRPr="00297561" w:rsidRDefault="00D6416F" w:rsidP="009E4353">
          <w:pPr>
            <w:rPr>
              <w:rFonts w:cstheme="minorHAnsi"/>
              <w:sz w:val="28"/>
              <w:szCs w:val="28"/>
            </w:rPr>
          </w:pPr>
        </w:p>
        <w:p w14:paraId="5093F62B" w14:textId="77777777" w:rsidR="00D6416F" w:rsidRPr="00297561" w:rsidRDefault="00D6416F" w:rsidP="009E4353">
          <w:pPr>
            <w:rPr>
              <w:rFonts w:cstheme="minorHAnsi"/>
              <w:sz w:val="28"/>
              <w:szCs w:val="28"/>
            </w:rPr>
          </w:pPr>
        </w:p>
        <w:p w14:paraId="580A312D" w14:textId="77777777" w:rsidR="00D6416F" w:rsidRPr="00297561" w:rsidRDefault="00D6416F" w:rsidP="009E4353">
          <w:pPr>
            <w:rPr>
              <w:rFonts w:cstheme="minorHAnsi"/>
              <w:sz w:val="28"/>
              <w:szCs w:val="28"/>
            </w:rPr>
          </w:pPr>
        </w:p>
        <w:p w14:paraId="12B588A9" w14:textId="77777777" w:rsidR="00D6416F" w:rsidRPr="00297561" w:rsidRDefault="00D6416F" w:rsidP="009E4353">
          <w:pPr>
            <w:rPr>
              <w:rFonts w:cstheme="minorHAnsi"/>
              <w:sz w:val="28"/>
              <w:szCs w:val="28"/>
            </w:rPr>
          </w:pPr>
        </w:p>
        <w:p w14:paraId="4A36F9AB" w14:textId="77777777" w:rsidR="00D6416F" w:rsidRPr="00297561" w:rsidRDefault="00D6416F" w:rsidP="009E4353">
          <w:pPr>
            <w:rPr>
              <w:rFonts w:cstheme="minorHAnsi"/>
              <w:sz w:val="28"/>
              <w:szCs w:val="28"/>
            </w:rPr>
          </w:pPr>
        </w:p>
        <w:p w14:paraId="4EE9B301" w14:textId="77777777" w:rsidR="00D6416F" w:rsidRPr="00297561" w:rsidRDefault="00D6416F" w:rsidP="009E4353">
          <w:pPr>
            <w:rPr>
              <w:rFonts w:cstheme="minorHAnsi"/>
              <w:sz w:val="28"/>
              <w:szCs w:val="28"/>
            </w:rPr>
          </w:pPr>
        </w:p>
        <w:p w14:paraId="6BD64081" w14:textId="77777777" w:rsidR="00D6416F" w:rsidRPr="00297561" w:rsidRDefault="00D6416F" w:rsidP="009E4353">
          <w:pPr>
            <w:rPr>
              <w:rFonts w:cstheme="minorHAnsi"/>
              <w:sz w:val="28"/>
              <w:szCs w:val="28"/>
            </w:rPr>
          </w:pPr>
        </w:p>
        <w:p w14:paraId="58499CED" w14:textId="77777777" w:rsidR="00D6416F" w:rsidRPr="00297561" w:rsidRDefault="00D6416F" w:rsidP="009E4353">
          <w:pPr>
            <w:rPr>
              <w:rFonts w:cstheme="minorHAnsi"/>
              <w:sz w:val="28"/>
              <w:szCs w:val="28"/>
            </w:rPr>
          </w:pPr>
        </w:p>
        <w:p w14:paraId="380F27C8" w14:textId="77777777" w:rsidR="00D6416F" w:rsidRPr="00297561" w:rsidRDefault="00D6416F" w:rsidP="009E4353">
          <w:pPr>
            <w:rPr>
              <w:rFonts w:cstheme="minorHAnsi"/>
              <w:sz w:val="28"/>
              <w:szCs w:val="28"/>
            </w:rPr>
          </w:pPr>
        </w:p>
        <w:p w14:paraId="2131A6D2" w14:textId="77777777" w:rsidR="00D6416F" w:rsidRPr="00297561" w:rsidRDefault="00D6416F" w:rsidP="009E4353">
          <w:pPr>
            <w:rPr>
              <w:rFonts w:cstheme="minorHAnsi"/>
              <w:sz w:val="28"/>
              <w:szCs w:val="28"/>
            </w:rPr>
          </w:pPr>
        </w:p>
        <w:p w14:paraId="1BF5B0CC" w14:textId="77777777" w:rsidR="00D6416F" w:rsidRPr="00297561" w:rsidRDefault="00D6416F" w:rsidP="009E4353">
          <w:pPr>
            <w:rPr>
              <w:rFonts w:cstheme="minorHAnsi"/>
              <w:sz w:val="28"/>
              <w:szCs w:val="28"/>
            </w:rPr>
          </w:pPr>
        </w:p>
        <w:p w14:paraId="0FB0CD7C" w14:textId="77777777" w:rsidR="00D6416F" w:rsidRPr="00297561" w:rsidRDefault="00D6416F" w:rsidP="009E4353">
          <w:pPr>
            <w:rPr>
              <w:rFonts w:cstheme="minorHAnsi"/>
              <w:sz w:val="28"/>
              <w:szCs w:val="28"/>
            </w:rPr>
          </w:pPr>
        </w:p>
        <w:p w14:paraId="64723935" w14:textId="77777777" w:rsidR="00D6416F" w:rsidRPr="00297561" w:rsidRDefault="00D6416F" w:rsidP="009E4353">
          <w:pPr>
            <w:rPr>
              <w:rFonts w:cstheme="minorHAnsi"/>
              <w:sz w:val="28"/>
              <w:szCs w:val="28"/>
            </w:rPr>
          </w:pPr>
        </w:p>
        <w:p w14:paraId="4155C0F3" w14:textId="77777777" w:rsidR="00D6416F" w:rsidRPr="00297561" w:rsidRDefault="00D6416F" w:rsidP="009E4353">
          <w:pPr>
            <w:rPr>
              <w:rFonts w:cstheme="minorHAnsi"/>
              <w:sz w:val="28"/>
              <w:szCs w:val="28"/>
            </w:rPr>
          </w:pPr>
        </w:p>
        <w:p w14:paraId="27FA5ADF" w14:textId="77777777" w:rsidR="00D6416F" w:rsidRPr="00297561" w:rsidRDefault="00D6416F" w:rsidP="009E4353">
          <w:pPr>
            <w:rPr>
              <w:rFonts w:cstheme="minorHAnsi"/>
              <w:sz w:val="28"/>
              <w:szCs w:val="28"/>
            </w:rPr>
          </w:pPr>
        </w:p>
        <w:p w14:paraId="36B23F65" w14:textId="77777777" w:rsidR="00D6416F" w:rsidRPr="00297561" w:rsidRDefault="00D6416F" w:rsidP="009E4353">
          <w:pPr>
            <w:rPr>
              <w:rFonts w:cstheme="minorHAnsi"/>
              <w:sz w:val="28"/>
              <w:szCs w:val="28"/>
            </w:rPr>
          </w:pPr>
        </w:p>
        <w:p w14:paraId="25B766C3" w14:textId="77777777" w:rsidR="00D6416F" w:rsidRPr="00297561" w:rsidRDefault="00D6416F" w:rsidP="009E4353">
          <w:pPr>
            <w:rPr>
              <w:rFonts w:cstheme="minorHAnsi"/>
              <w:sz w:val="28"/>
              <w:szCs w:val="28"/>
            </w:rPr>
          </w:pPr>
        </w:p>
        <w:p w14:paraId="54884EF8" w14:textId="77777777" w:rsidR="00D6416F" w:rsidRPr="00297561" w:rsidRDefault="00D6416F" w:rsidP="009E4353">
          <w:pPr>
            <w:rPr>
              <w:rFonts w:cstheme="minorHAnsi"/>
              <w:sz w:val="28"/>
              <w:szCs w:val="28"/>
            </w:rPr>
          </w:pPr>
        </w:p>
        <w:p w14:paraId="368FF10B" w14:textId="77777777" w:rsidR="00831458" w:rsidRPr="00297561" w:rsidRDefault="00831458" w:rsidP="009E4353">
          <w:pPr>
            <w:rPr>
              <w:rFonts w:cstheme="minorHAnsi"/>
              <w:sz w:val="28"/>
              <w:szCs w:val="28"/>
            </w:rPr>
          </w:pPr>
        </w:p>
        <w:p w14:paraId="02223512" w14:textId="77777777" w:rsidR="00831458" w:rsidRPr="00297561" w:rsidRDefault="00831458" w:rsidP="009E4353">
          <w:pPr>
            <w:rPr>
              <w:rFonts w:cstheme="minorHAnsi"/>
              <w:sz w:val="28"/>
              <w:szCs w:val="28"/>
            </w:rPr>
          </w:pPr>
        </w:p>
        <w:p w14:paraId="340ABC01" w14:textId="77777777" w:rsidR="00831458" w:rsidRPr="00297561" w:rsidRDefault="00831458" w:rsidP="009E4353">
          <w:pPr>
            <w:rPr>
              <w:rFonts w:cstheme="minorHAnsi"/>
              <w:sz w:val="28"/>
              <w:szCs w:val="28"/>
            </w:rPr>
          </w:pPr>
        </w:p>
        <w:p w14:paraId="69663FCD" w14:textId="77777777" w:rsidR="00831458" w:rsidRPr="00297561" w:rsidRDefault="00831458" w:rsidP="009E4353">
          <w:pPr>
            <w:rPr>
              <w:rFonts w:cstheme="minorHAnsi"/>
              <w:sz w:val="28"/>
              <w:szCs w:val="28"/>
            </w:rPr>
          </w:pPr>
        </w:p>
        <w:p w14:paraId="1D855F2F" w14:textId="77777777" w:rsidR="00D6416F" w:rsidRPr="00297561" w:rsidRDefault="00D6416F" w:rsidP="009E4353">
          <w:pPr>
            <w:rPr>
              <w:rFonts w:cstheme="minorHAnsi"/>
              <w:sz w:val="28"/>
              <w:szCs w:val="28"/>
            </w:rPr>
          </w:pPr>
        </w:p>
        <w:p w14:paraId="69EB9B63" w14:textId="3FFF3935" w:rsidR="00D6416F" w:rsidRPr="00297561" w:rsidRDefault="00C13120" w:rsidP="009E4353">
          <w:pPr>
            <w:rPr>
              <w:rFonts w:cstheme="minorHAnsi"/>
              <w:sz w:val="28"/>
              <w:szCs w:val="28"/>
            </w:rPr>
          </w:pPr>
          <w:r w:rsidRPr="00297561">
            <w:rPr>
              <w:rFonts w:cstheme="minorHAnsi"/>
              <w:sz w:val="28"/>
              <w:szCs w:val="28"/>
            </w:rPr>
            <w:t xml:space="preserve">Figur 13 viser hvordan </w:t>
          </w:r>
          <w:r w:rsidR="00BC2247" w:rsidRPr="00297561">
            <w:rPr>
              <w:rFonts w:cstheme="minorHAnsi"/>
              <w:sz w:val="28"/>
              <w:szCs w:val="28"/>
            </w:rPr>
            <w:t xml:space="preserve">anodesone A, B og C skal installeres </w:t>
          </w:r>
          <w:r w:rsidR="00EC16E1" w:rsidRPr="00297561">
            <w:rPr>
              <w:rFonts w:cstheme="minorHAnsi"/>
              <w:sz w:val="28"/>
              <w:szCs w:val="28"/>
            </w:rPr>
            <w:t>sa</w:t>
          </w:r>
          <w:r w:rsidR="007C622A" w:rsidRPr="00297561">
            <w:rPr>
              <w:rFonts w:cstheme="minorHAnsi"/>
              <w:sz w:val="28"/>
              <w:szCs w:val="28"/>
            </w:rPr>
            <w:t xml:space="preserve">mt </w:t>
          </w:r>
          <w:r w:rsidR="00EC16E1" w:rsidRPr="00297561">
            <w:rPr>
              <w:rFonts w:cstheme="minorHAnsi"/>
              <w:sz w:val="28"/>
              <w:szCs w:val="28"/>
            </w:rPr>
            <w:t xml:space="preserve">hvordan overgangen for Sone B og C skal nivelleres ut fra nærmeste Pilartype II eller III. </w:t>
          </w:r>
          <w:r w:rsidR="00825E53" w:rsidRPr="00297561">
            <w:rPr>
              <w:rFonts w:cstheme="minorHAnsi"/>
              <w:sz w:val="28"/>
              <w:szCs w:val="28"/>
            </w:rPr>
            <w:t xml:space="preserve">Det skal være kun 10 cm mellom </w:t>
          </w:r>
          <w:r w:rsidR="00D91969" w:rsidRPr="00297561">
            <w:rPr>
              <w:rFonts w:cstheme="minorHAnsi"/>
              <w:sz w:val="28"/>
              <w:szCs w:val="28"/>
            </w:rPr>
            <w:t xml:space="preserve">titan-nett for </w:t>
          </w:r>
          <w:r w:rsidR="001E121B" w:rsidRPr="00297561">
            <w:rPr>
              <w:rFonts w:cstheme="minorHAnsi"/>
              <w:sz w:val="28"/>
              <w:szCs w:val="28"/>
            </w:rPr>
            <w:t>anodesone</w:t>
          </w:r>
          <w:r w:rsidR="00D91969" w:rsidRPr="00297561">
            <w:rPr>
              <w:rFonts w:cstheme="minorHAnsi"/>
              <w:sz w:val="28"/>
              <w:szCs w:val="28"/>
            </w:rPr>
            <w:t xml:space="preserve"> A og B og tilsvarende 10 cm mellom titan-nett i so</w:t>
          </w:r>
          <w:r w:rsidR="003D7272" w:rsidRPr="00297561">
            <w:rPr>
              <w:rFonts w:cstheme="minorHAnsi"/>
              <w:sz w:val="28"/>
              <w:szCs w:val="28"/>
            </w:rPr>
            <w:t>n</w:t>
          </w:r>
          <w:r w:rsidR="00D91969" w:rsidRPr="00297561">
            <w:rPr>
              <w:rFonts w:cstheme="minorHAnsi"/>
              <w:sz w:val="28"/>
              <w:szCs w:val="28"/>
            </w:rPr>
            <w:t>e B og</w:t>
          </w:r>
          <w:r w:rsidR="003D7272" w:rsidRPr="00297561">
            <w:rPr>
              <w:rFonts w:cstheme="minorHAnsi"/>
              <w:sz w:val="28"/>
              <w:szCs w:val="28"/>
            </w:rPr>
            <w:t xml:space="preserve"> anode</w:t>
          </w:r>
          <w:r w:rsidR="007E3ADA" w:rsidRPr="00297561">
            <w:rPr>
              <w:rFonts w:cstheme="minorHAnsi"/>
              <w:sz w:val="28"/>
              <w:szCs w:val="28"/>
            </w:rPr>
            <w:t>-</w:t>
          </w:r>
          <w:r w:rsidR="003D7272" w:rsidRPr="00297561">
            <w:rPr>
              <w:rFonts w:cstheme="minorHAnsi"/>
              <w:sz w:val="28"/>
              <w:szCs w:val="28"/>
            </w:rPr>
            <w:t>nett i sone C (anode</w:t>
          </w:r>
          <w:r w:rsidR="007E3ADA" w:rsidRPr="00297561">
            <w:rPr>
              <w:rFonts w:cstheme="minorHAnsi"/>
              <w:sz w:val="28"/>
              <w:szCs w:val="28"/>
            </w:rPr>
            <w:t>-</w:t>
          </w:r>
          <w:r w:rsidR="003D7272" w:rsidRPr="00297561">
            <w:rPr>
              <w:rFonts w:cstheme="minorHAnsi"/>
              <w:sz w:val="28"/>
              <w:szCs w:val="28"/>
            </w:rPr>
            <w:t xml:space="preserve">nett i sone C vil bestå av enten titan-nett </w:t>
          </w:r>
          <w:r w:rsidR="00CD0D48" w:rsidRPr="00297561">
            <w:rPr>
              <w:rFonts w:cstheme="minorHAnsi"/>
              <w:sz w:val="28"/>
              <w:szCs w:val="28"/>
            </w:rPr>
            <w:t>(påtrykt spenning) sink-nett (offeranode)</w:t>
          </w:r>
          <w:r w:rsidR="007E3ADA" w:rsidRPr="00297561">
            <w:rPr>
              <w:rFonts w:cstheme="minorHAnsi"/>
              <w:sz w:val="28"/>
              <w:szCs w:val="28"/>
            </w:rPr>
            <w:t>).</w:t>
          </w:r>
        </w:p>
        <w:p w14:paraId="52C7DDAD" w14:textId="77777777" w:rsidR="00D6416F" w:rsidRPr="00297561" w:rsidRDefault="00D6416F" w:rsidP="009E4353">
          <w:pPr>
            <w:rPr>
              <w:rFonts w:cstheme="minorHAnsi"/>
              <w:sz w:val="28"/>
              <w:szCs w:val="28"/>
            </w:rPr>
          </w:pPr>
        </w:p>
        <w:p w14:paraId="2BCD4C8E" w14:textId="77777777" w:rsidR="00D6416F" w:rsidRPr="00297561" w:rsidRDefault="00D6416F" w:rsidP="009E4353">
          <w:pPr>
            <w:rPr>
              <w:rFonts w:cstheme="minorHAnsi"/>
              <w:sz w:val="28"/>
              <w:szCs w:val="28"/>
            </w:rPr>
          </w:pPr>
        </w:p>
        <w:p w14:paraId="3628CD43" w14:textId="77777777" w:rsidR="00831458" w:rsidRPr="00297561" w:rsidRDefault="00831458" w:rsidP="009E4353">
          <w:pPr>
            <w:rPr>
              <w:rFonts w:cstheme="minorHAnsi"/>
              <w:sz w:val="28"/>
              <w:szCs w:val="28"/>
            </w:rPr>
          </w:pPr>
        </w:p>
        <w:p w14:paraId="1FE3CA6C" w14:textId="77777777" w:rsidR="00AD70A7" w:rsidRPr="00297561" w:rsidRDefault="00AD70A7" w:rsidP="009E4353">
          <w:pPr>
            <w:rPr>
              <w:rFonts w:cstheme="minorHAnsi"/>
              <w:sz w:val="28"/>
              <w:szCs w:val="28"/>
            </w:rPr>
          </w:pPr>
        </w:p>
        <w:p w14:paraId="2A78886E" w14:textId="77777777" w:rsidR="00AD70A7" w:rsidRPr="00297561" w:rsidRDefault="00AD70A7" w:rsidP="009E4353">
          <w:pPr>
            <w:rPr>
              <w:rFonts w:cstheme="minorHAnsi"/>
              <w:sz w:val="28"/>
              <w:szCs w:val="28"/>
            </w:rPr>
          </w:pPr>
        </w:p>
        <w:p w14:paraId="17DBF3EE" w14:textId="77777777" w:rsidR="00AD70A7" w:rsidRPr="00297561" w:rsidRDefault="00AD70A7" w:rsidP="009E4353">
          <w:pPr>
            <w:rPr>
              <w:rFonts w:cstheme="minorHAnsi"/>
              <w:sz w:val="28"/>
              <w:szCs w:val="28"/>
            </w:rPr>
          </w:pPr>
        </w:p>
        <w:p w14:paraId="1846F338" w14:textId="77777777" w:rsidR="00AD70A7" w:rsidRPr="00297561" w:rsidRDefault="00AD70A7" w:rsidP="009E4353">
          <w:pPr>
            <w:rPr>
              <w:rFonts w:cstheme="minorHAnsi"/>
              <w:sz w:val="28"/>
              <w:szCs w:val="28"/>
            </w:rPr>
          </w:pPr>
        </w:p>
        <w:p w14:paraId="53A5D594" w14:textId="77777777" w:rsidR="00AD70A7" w:rsidRPr="00297561" w:rsidRDefault="00AD70A7" w:rsidP="009E4353">
          <w:pPr>
            <w:rPr>
              <w:rFonts w:cstheme="minorHAnsi"/>
              <w:sz w:val="28"/>
              <w:szCs w:val="28"/>
            </w:rPr>
          </w:pPr>
        </w:p>
        <w:p w14:paraId="30CFCECF" w14:textId="77777777" w:rsidR="00AD70A7" w:rsidRPr="00297561" w:rsidRDefault="00AD70A7" w:rsidP="009E4353">
          <w:pPr>
            <w:rPr>
              <w:rFonts w:cstheme="minorHAnsi"/>
              <w:sz w:val="28"/>
              <w:szCs w:val="28"/>
            </w:rPr>
          </w:pPr>
        </w:p>
        <w:p w14:paraId="6B90E6BC" w14:textId="77777777" w:rsidR="00AD70A7" w:rsidRPr="00297561" w:rsidRDefault="00AD70A7" w:rsidP="009E4353">
          <w:pPr>
            <w:rPr>
              <w:rFonts w:cstheme="minorHAnsi"/>
              <w:sz w:val="28"/>
              <w:szCs w:val="28"/>
            </w:rPr>
          </w:pPr>
        </w:p>
        <w:p w14:paraId="1DF40365" w14:textId="1C8B56CF" w:rsidR="00A13D8A" w:rsidRPr="00297561" w:rsidRDefault="00A13D8A" w:rsidP="00A13D8A">
          <w:pPr>
            <w:rPr>
              <w:rFonts w:cstheme="minorHAnsi"/>
              <w:sz w:val="28"/>
              <w:szCs w:val="28"/>
            </w:rPr>
          </w:pPr>
          <w:r w:rsidRPr="00297561">
            <w:rPr>
              <w:rFonts w:cstheme="minorHAnsi"/>
              <w:sz w:val="28"/>
              <w:szCs w:val="28"/>
            </w:rPr>
            <w:t>Pilartype II</w:t>
          </w:r>
          <w:r w:rsidR="00AD70A7" w:rsidRPr="00297561">
            <w:rPr>
              <w:rFonts w:cstheme="minorHAnsi"/>
              <w:sz w:val="28"/>
              <w:szCs w:val="28"/>
            </w:rPr>
            <w:t>.</w:t>
          </w:r>
          <w:r w:rsidR="00846CC6" w:rsidRPr="00297561">
            <w:rPr>
              <w:rFonts w:cstheme="minorHAnsi"/>
              <w:sz w:val="28"/>
              <w:szCs w:val="28"/>
            </w:rPr>
            <w:t xml:space="preserve"> Montering av anodesoner</w:t>
          </w:r>
        </w:p>
        <w:p w14:paraId="6F510E62" w14:textId="38689249" w:rsidR="00831458" w:rsidRPr="00297561" w:rsidRDefault="00D6481C" w:rsidP="009E4353">
          <w:pPr>
            <w:rPr>
              <w:rFonts w:cstheme="minorHAnsi"/>
              <w:sz w:val="28"/>
              <w:szCs w:val="28"/>
            </w:rPr>
          </w:pPr>
          <w:r w:rsidRPr="00297561">
            <w:rPr>
              <w:rFonts w:cstheme="minorHAnsi"/>
              <w:sz w:val="28"/>
              <w:szCs w:val="28"/>
            </w:rPr>
            <w:t>Dette gjelder akse 25 og 28.</w:t>
          </w:r>
        </w:p>
        <w:p w14:paraId="032325FE" w14:textId="794CBE6D" w:rsidR="009F0BAF" w:rsidRPr="00297561" w:rsidRDefault="009F0BAF" w:rsidP="009E4353">
          <w:pPr>
            <w:rPr>
              <w:rFonts w:cstheme="minorHAnsi"/>
              <w:sz w:val="28"/>
              <w:szCs w:val="28"/>
            </w:rPr>
          </w:pPr>
          <w:proofErr w:type="spellStart"/>
          <w:r w:rsidRPr="00297561">
            <w:rPr>
              <w:rFonts w:cstheme="minorHAnsi"/>
              <w:sz w:val="28"/>
              <w:szCs w:val="28"/>
            </w:rPr>
            <w:t>Armeringskontakter</w:t>
          </w:r>
          <w:proofErr w:type="spellEnd"/>
          <w:r w:rsidRPr="00297561">
            <w:rPr>
              <w:rFonts w:cstheme="minorHAnsi"/>
              <w:sz w:val="28"/>
              <w:szCs w:val="28"/>
            </w:rPr>
            <w:t xml:space="preserve"> for sone A og B oppføres slik anvist i figur </w:t>
          </w:r>
          <w:r w:rsidR="00456393" w:rsidRPr="00297561">
            <w:rPr>
              <w:rFonts w:cstheme="minorHAnsi"/>
              <w:sz w:val="28"/>
              <w:szCs w:val="28"/>
            </w:rPr>
            <w:t xml:space="preserve">14. </w:t>
          </w:r>
        </w:p>
        <w:p w14:paraId="077E720F" w14:textId="77777777" w:rsidR="009F0BAF" w:rsidRPr="00297561" w:rsidRDefault="009F0BAF" w:rsidP="009E4353">
          <w:pPr>
            <w:rPr>
              <w:rFonts w:cstheme="minorHAnsi"/>
              <w:sz w:val="28"/>
              <w:szCs w:val="28"/>
            </w:rPr>
          </w:pPr>
        </w:p>
        <w:p w14:paraId="3D03A60E" w14:textId="5820DB52" w:rsidR="00831458" w:rsidRPr="00297561" w:rsidRDefault="009F0BAF" w:rsidP="009E4353">
          <w:pPr>
            <w:rPr>
              <w:rFonts w:cstheme="minorHAnsi"/>
              <w:sz w:val="28"/>
              <w:szCs w:val="28"/>
            </w:rPr>
          </w:pPr>
          <w:r w:rsidRPr="00297561">
            <w:rPr>
              <w:rFonts w:cstheme="minorHAnsi"/>
              <w:noProof/>
              <w:sz w:val="28"/>
              <w:szCs w:val="28"/>
            </w:rPr>
            <w:drawing>
              <wp:inline distT="0" distB="0" distL="0" distR="0" wp14:anchorId="7F8AC9A1" wp14:editId="6C4E1C88">
                <wp:extent cx="5904230" cy="3463925"/>
                <wp:effectExtent l="0" t="0" r="1270" b="3175"/>
                <wp:docPr id="754856028"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856028" name=""/>
                        <pic:cNvPicPr/>
                      </pic:nvPicPr>
                      <pic:blipFill>
                        <a:blip r:embed="rId31"/>
                        <a:stretch>
                          <a:fillRect/>
                        </a:stretch>
                      </pic:blipFill>
                      <pic:spPr>
                        <a:xfrm>
                          <a:off x="0" y="0"/>
                          <a:ext cx="5904230" cy="3463925"/>
                        </a:xfrm>
                        <a:prstGeom prst="rect">
                          <a:avLst/>
                        </a:prstGeom>
                      </pic:spPr>
                    </pic:pic>
                  </a:graphicData>
                </a:graphic>
              </wp:inline>
            </w:drawing>
          </w:r>
        </w:p>
        <w:p w14:paraId="17DF1956" w14:textId="77777777" w:rsidR="00831458" w:rsidRPr="00297561" w:rsidRDefault="00831458" w:rsidP="009E4353">
          <w:pPr>
            <w:rPr>
              <w:rFonts w:cstheme="minorHAnsi"/>
              <w:sz w:val="28"/>
              <w:szCs w:val="28"/>
            </w:rPr>
          </w:pPr>
        </w:p>
        <w:p w14:paraId="5D628078" w14:textId="77777777" w:rsidR="00831458" w:rsidRPr="00297561" w:rsidRDefault="00831458" w:rsidP="009E4353">
          <w:pPr>
            <w:rPr>
              <w:rFonts w:cstheme="minorHAnsi"/>
              <w:sz w:val="28"/>
              <w:szCs w:val="28"/>
            </w:rPr>
          </w:pPr>
        </w:p>
        <w:p w14:paraId="13103D26" w14:textId="608C92EA" w:rsidR="00831458" w:rsidRPr="00297561" w:rsidRDefault="009F0BAF" w:rsidP="009E4353">
          <w:pPr>
            <w:rPr>
              <w:rFonts w:cstheme="minorHAnsi"/>
              <w:sz w:val="28"/>
              <w:szCs w:val="28"/>
            </w:rPr>
          </w:pPr>
          <w:r w:rsidRPr="00297561">
            <w:rPr>
              <w:rFonts w:cstheme="minorHAnsi"/>
              <w:sz w:val="28"/>
              <w:szCs w:val="28"/>
            </w:rPr>
            <w:t>Figur 14. Armerings</w:t>
          </w:r>
          <w:r w:rsidR="00D20103" w:rsidRPr="00297561">
            <w:rPr>
              <w:rFonts w:cstheme="minorHAnsi"/>
              <w:sz w:val="28"/>
              <w:szCs w:val="28"/>
            </w:rPr>
            <w:t>-</w:t>
          </w:r>
          <w:r w:rsidRPr="00297561">
            <w:rPr>
              <w:rFonts w:cstheme="minorHAnsi"/>
              <w:sz w:val="28"/>
              <w:szCs w:val="28"/>
            </w:rPr>
            <w:t xml:space="preserve">kontakter for A og B-sone. Ekstern jordingskontakt </w:t>
          </w:r>
          <w:r w:rsidR="00456393" w:rsidRPr="00297561">
            <w:rPr>
              <w:rFonts w:cstheme="minorHAnsi"/>
              <w:sz w:val="28"/>
              <w:szCs w:val="28"/>
            </w:rPr>
            <w:t>monteres også slik anvist.</w:t>
          </w:r>
        </w:p>
        <w:p w14:paraId="2225E1FF" w14:textId="77777777" w:rsidR="00831458" w:rsidRPr="00297561" w:rsidRDefault="00831458" w:rsidP="009E4353">
          <w:pPr>
            <w:rPr>
              <w:rFonts w:cstheme="minorHAnsi"/>
              <w:sz w:val="28"/>
              <w:szCs w:val="28"/>
            </w:rPr>
          </w:pPr>
        </w:p>
        <w:p w14:paraId="7B886174" w14:textId="5E1E1091" w:rsidR="00763904" w:rsidRPr="00297561" w:rsidRDefault="00763904" w:rsidP="009E4353">
          <w:pPr>
            <w:rPr>
              <w:rFonts w:cstheme="minorHAnsi"/>
              <w:sz w:val="28"/>
              <w:szCs w:val="28"/>
            </w:rPr>
          </w:pPr>
          <w:r w:rsidRPr="00297561">
            <w:rPr>
              <w:rFonts w:cstheme="minorHAnsi"/>
              <w:sz w:val="28"/>
              <w:szCs w:val="28"/>
            </w:rPr>
            <w:t xml:space="preserve">For </w:t>
          </w:r>
          <w:r w:rsidR="00D20103" w:rsidRPr="00297561">
            <w:rPr>
              <w:rFonts w:cstheme="minorHAnsi"/>
              <w:sz w:val="28"/>
              <w:szCs w:val="28"/>
            </w:rPr>
            <w:t xml:space="preserve">Sone C </w:t>
          </w:r>
          <w:r w:rsidR="003D7F77" w:rsidRPr="00297561">
            <w:rPr>
              <w:rFonts w:cstheme="minorHAnsi"/>
              <w:sz w:val="28"/>
              <w:szCs w:val="28"/>
            </w:rPr>
            <w:t>m</w:t>
          </w:r>
          <w:r w:rsidR="00D20103" w:rsidRPr="00297561">
            <w:rPr>
              <w:rFonts w:cstheme="minorHAnsi"/>
              <w:sz w:val="28"/>
              <w:szCs w:val="28"/>
            </w:rPr>
            <w:t xml:space="preserve">onteres det er rutenett av </w:t>
          </w:r>
          <w:r w:rsidR="003D7F77" w:rsidRPr="00297561">
            <w:rPr>
              <w:rFonts w:cstheme="minorHAnsi"/>
              <w:sz w:val="28"/>
              <w:szCs w:val="28"/>
            </w:rPr>
            <w:t xml:space="preserve">planker av </w:t>
          </w:r>
          <w:r w:rsidR="00D20103" w:rsidRPr="00297561">
            <w:rPr>
              <w:rFonts w:cstheme="minorHAnsi"/>
              <w:sz w:val="28"/>
              <w:szCs w:val="28"/>
            </w:rPr>
            <w:t xml:space="preserve">PE(Polyetylen) </w:t>
          </w:r>
          <w:r w:rsidR="003D7F77" w:rsidRPr="00297561">
            <w:rPr>
              <w:rFonts w:cstheme="minorHAnsi"/>
              <w:sz w:val="28"/>
              <w:szCs w:val="28"/>
            </w:rPr>
            <w:t>slik anvist i figur 15. Plankene skal ha tykkelse på 20 mm.</w:t>
          </w:r>
        </w:p>
        <w:p w14:paraId="338DF988" w14:textId="77777777" w:rsidR="00831458" w:rsidRPr="00297561" w:rsidRDefault="00831458" w:rsidP="009E4353">
          <w:pPr>
            <w:rPr>
              <w:rFonts w:cstheme="minorHAnsi"/>
              <w:sz w:val="28"/>
              <w:szCs w:val="28"/>
            </w:rPr>
          </w:pPr>
        </w:p>
        <w:p w14:paraId="7412FA95" w14:textId="5B788A25" w:rsidR="00456393" w:rsidRPr="00297561" w:rsidRDefault="00763904" w:rsidP="009E4353">
          <w:pPr>
            <w:rPr>
              <w:rFonts w:cstheme="minorHAnsi"/>
              <w:sz w:val="28"/>
              <w:szCs w:val="28"/>
            </w:rPr>
          </w:pPr>
          <w:r w:rsidRPr="00297561">
            <w:rPr>
              <w:rFonts w:cstheme="minorHAnsi"/>
              <w:noProof/>
              <w:sz w:val="28"/>
              <w:szCs w:val="28"/>
            </w:rPr>
            <w:drawing>
              <wp:inline distT="0" distB="0" distL="0" distR="0" wp14:anchorId="3A58A6D3" wp14:editId="0C52EE35">
                <wp:extent cx="5904230" cy="3519170"/>
                <wp:effectExtent l="0" t="0" r="1270" b="5080"/>
                <wp:docPr id="558424905"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424905" name=""/>
                        <pic:cNvPicPr/>
                      </pic:nvPicPr>
                      <pic:blipFill>
                        <a:blip r:embed="rId32"/>
                        <a:stretch>
                          <a:fillRect/>
                        </a:stretch>
                      </pic:blipFill>
                      <pic:spPr>
                        <a:xfrm>
                          <a:off x="0" y="0"/>
                          <a:ext cx="5904230" cy="3519170"/>
                        </a:xfrm>
                        <a:prstGeom prst="rect">
                          <a:avLst/>
                        </a:prstGeom>
                      </pic:spPr>
                    </pic:pic>
                  </a:graphicData>
                </a:graphic>
              </wp:inline>
            </w:drawing>
          </w:r>
        </w:p>
        <w:p w14:paraId="6035C42E" w14:textId="7D753E75" w:rsidR="00456393" w:rsidRPr="00297561" w:rsidRDefault="00070538" w:rsidP="009E4353">
          <w:pPr>
            <w:rPr>
              <w:rFonts w:cstheme="minorHAnsi"/>
              <w:sz w:val="28"/>
              <w:szCs w:val="28"/>
            </w:rPr>
          </w:pPr>
          <w:r w:rsidRPr="00297561">
            <w:rPr>
              <w:rFonts w:cstheme="minorHAnsi"/>
              <w:sz w:val="28"/>
              <w:szCs w:val="28"/>
            </w:rPr>
            <w:t>Hjørneprofiler monteres slik anvist i figur 16:</w:t>
          </w:r>
        </w:p>
        <w:p w14:paraId="594CE74C" w14:textId="77777777" w:rsidR="00456393" w:rsidRPr="00297561" w:rsidRDefault="00456393" w:rsidP="009E4353">
          <w:pPr>
            <w:rPr>
              <w:rFonts w:cstheme="minorHAnsi"/>
              <w:sz w:val="28"/>
              <w:szCs w:val="28"/>
            </w:rPr>
          </w:pPr>
        </w:p>
        <w:p w14:paraId="492E7237" w14:textId="6C7BFC86" w:rsidR="00456393" w:rsidRPr="00297561" w:rsidRDefault="00070538" w:rsidP="009E4353">
          <w:pPr>
            <w:rPr>
              <w:rFonts w:cstheme="minorHAnsi"/>
              <w:sz w:val="28"/>
              <w:szCs w:val="28"/>
            </w:rPr>
          </w:pPr>
          <w:r w:rsidRPr="00297561">
            <w:rPr>
              <w:rFonts w:cstheme="minorHAnsi"/>
              <w:noProof/>
              <w:sz w:val="28"/>
              <w:szCs w:val="28"/>
            </w:rPr>
            <w:drawing>
              <wp:inline distT="0" distB="0" distL="0" distR="0" wp14:anchorId="6B938109" wp14:editId="7992C9EE">
                <wp:extent cx="5904230" cy="3489325"/>
                <wp:effectExtent l="0" t="0" r="1270" b="0"/>
                <wp:docPr id="840250985"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250985" name=""/>
                        <pic:cNvPicPr/>
                      </pic:nvPicPr>
                      <pic:blipFill>
                        <a:blip r:embed="rId33"/>
                        <a:stretch>
                          <a:fillRect/>
                        </a:stretch>
                      </pic:blipFill>
                      <pic:spPr>
                        <a:xfrm>
                          <a:off x="0" y="0"/>
                          <a:ext cx="5904230" cy="3489325"/>
                        </a:xfrm>
                        <a:prstGeom prst="rect">
                          <a:avLst/>
                        </a:prstGeom>
                      </pic:spPr>
                    </pic:pic>
                  </a:graphicData>
                </a:graphic>
              </wp:inline>
            </w:drawing>
          </w:r>
        </w:p>
        <w:p w14:paraId="62A192C9" w14:textId="77777777" w:rsidR="00456393" w:rsidRPr="00297561" w:rsidRDefault="00456393" w:rsidP="009E4353">
          <w:pPr>
            <w:rPr>
              <w:rFonts w:cstheme="minorHAnsi"/>
              <w:sz w:val="28"/>
              <w:szCs w:val="28"/>
            </w:rPr>
          </w:pPr>
        </w:p>
        <w:p w14:paraId="0392B456" w14:textId="517B6FAD" w:rsidR="00456393" w:rsidRPr="00297561" w:rsidRDefault="00070538" w:rsidP="009E4353">
          <w:pPr>
            <w:rPr>
              <w:rFonts w:cstheme="minorHAnsi"/>
              <w:sz w:val="28"/>
              <w:szCs w:val="28"/>
            </w:rPr>
          </w:pPr>
          <w:r w:rsidRPr="00297561">
            <w:rPr>
              <w:rFonts w:cstheme="minorHAnsi"/>
              <w:sz w:val="28"/>
              <w:szCs w:val="28"/>
            </w:rPr>
            <w:t>Figur 16. Hjørneprofiler anvendes slik anvist</w:t>
          </w:r>
        </w:p>
        <w:p w14:paraId="2A9721D3" w14:textId="77777777" w:rsidR="00456393" w:rsidRPr="00297561" w:rsidRDefault="00456393" w:rsidP="009E4353">
          <w:pPr>
            <w:rPr>
              <w:rFonts w:cstheme="minorHAnsi"/>
              <w:sz w:val="28"/>
              <w:szCs w:val="28"/>
            </w:rPr>
          </w:pPr>
        </w:p>
        <w:p w14:paraId="35F801A3" w14:textId="77777777" w:rsidR="00456393" w:rsidRPr="00297561" w:rsidRDefault="00456393" w:rsidP="009E4353">
          <w:pPr>
            <w:rPr>
              <w:rFonts w:cstheme="minorHAnsi"/>
              <w:sz w:val="28"/>
              <w:szCs w:val="28"/>
            </w:rPr>
          </w:pPr>
        </w:p>
        <w:p w14:paraId="37B14AA0" w14:textId="5C752793" w:rsidR="00724971" w:rsidRPr="00297561" w:rsidRDefault="00724971" w:rsidP="009E4353">
          <w:pPr>
            <w:rPr>
              <w:rFonts w:cstheme="minorHAnsi"/>
              <w:sz w:val="28"/>
              <w:szCs w:val="28"/>
            </w:rPr>
          </w:pPr>
          <w:r w:rsidRPr="00297561">
            <w:rPr>
              <w:rFonts w:cstheme="minorHAnsi"/>
              <w:sz w:val="28"/>
              <w:szCs w:val="28"/>
            </w:rPr>
            <w:t>Anode-nett av enten titan eller sink monteres slik anvist i figur 17.</w:t>
          </w:r>
        </w:p>
        <w:p w14:paraId="43F5C82D" w14:textId="77777777" w:rsidR="00724971" w:rsidRPr="00297561" w:rsidRDefault="00724971" w:rsidP="009E4353">
          <w:pPr>
            <w:rPr>
              <w:rFonts w:cstheme="minorHAnsi"/>
              <w:sz w:val="28"/>
              <w:szCs w:val="28"/>
            </w:rPr>
          </w:pPr>
        </w:p>
        <w:p w14:paraId="37491962" w14:textId="2571D5D0" w:rsidR="00456393" w:rsidRPr="00297561" w:rsidRDefault="00AF6091" w:rsidP="009E4353">
          <w:pPr>
            <w:rPr>
              <w:rFonts w:cstheme="minorHAnsi"/>
              <w:sz w:val="28"/>
              <w:szCs w:val="28"/>
            </w:rPr>
          </w:pPr>
          <w:r w:rsidRPr="00297561">
            <w:rPr>
              <w:rFonts w:cstheme="minorHAnsi"/>
              <w:sz w:val="28"/>
              <w:szCs w:val="28"/>
            </w:rPr>
            <w:drawing>
              <wp:inline distT="0" distB="0" distL="0" distR="0" wp14:anchorId="1B2447C2" wp14:editId="59E1A3FC">
                <wp:extent cx="4769095" cy="4172164"/>
                <wp:effectExtent l="0" t="0" r="0" b="0"/>
                <wp:docPr id="453987852"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987852" name=""/>
                        <pic:cNvPicPr/>
                      </pic:nvPicPr>
                      <pic:blipFill>
                        <a:blip r:embed="rId34"/>
                        <a:stretch>
                          <a:fillRect/>
                        </a:stretch>
                      </pic:blipFill>
                      <pic:spPr>
                        <a:xfrm>
                          <a:off x="0" y="0"/>
                          <a:ext cx="4769095" cy="4172164"/>
                        </a:xfrm>
                        <a:prstGeom prst="rect">
                          <a:avLst/>
                        </a:prstGeom>
                      </pic:spPr>
                    </pic:pic>
                  </a:graphicData>
                </a:graphic>
              </wp:inline>
            </w:drawing>
          </w:r>
        </w:p>
        <w:p w14:paraId="0FEC96A2" w14:textId="77777777" w:rsidR="00456393" w:rsidRPr="00297561" w:rsidRDefault="00456393" w:rsidP="009E4353">
          <w:pPr>
            <w:rPr>
              <w:rFonts w:cstheme="minorHAnsi"/>
              <w:sz w:val="28"/>
              <w:szCs w:val="28"/>
            </w:rPr>
          </w:pPr>
        </w:p>
        <w:p w14:paraId="0B4C12DF" w14:textId="58A3B5A1" w:rsidR="00456393" w:rsidRPr="00297561" w:rsidRDefault="00F303D8" w:rsidP="009E4353">
          <w:pPr>
            <w:rPr>
              <w:rFonts w:cstheme="minorHAnsi"/>
              <w:color w:val="EE0000"/>
              <w:sz w:val="28"/>
              <w:szCs w:val="28"/>
            </w:rPr>
          </w:pPr>
          <w:r w:rsidRPr="00297561">
            <w:rPr>
              <w:rFonts w:cstheme="minorHAnsi"/>
              <w:sz w:val="28"/>
              <w:szCs w:val="28"/>
            </w:rPr>
            <w:t xml:space="preserve">Figur 17. </w:t>
          </w:r>
          <w:r w:rsidR="00DB4C34" w:rsidRPr="00297561">
            <w:rPr>
              <w:rFonts w:cstheme="minorHAnsi"/>
              <w:sz w:val="28"/>
              <w:szCs w:val="28"/>
            </w:rPr>
            <w:t>Hele Sone C skal være én anodesone</w:t>
          </w:r>
          <w:r w:rsidR="00120CE2" w:rsidRPr="00297561">
            <w:rPr>
              <w:rFonts w:cstheme="minorHAnsi"/>
              <w:sz w:val="28"/>
              <w:szCs w:val="28"/>
            </w:rPr>
            <w:t xml:space="preserve"> for samtlige sider av pilaren</w:t>
          </w:r>
          <w:r w:rsidR="004A096A" w:rsidRPr="00297561">
            <w:rPr>
              <w:rFonts w:cstheme="minorHAnsi"/>
              <w:sz w:val="28"/>
              <w:szCs w:val="28"/>
            </w:rPr>
            <w:t>, ikke 4 slik FoU-sonene var</w:t>
          </w:r>
          <w:r w:rsidR="008C6F0F" w:rsidRPr="00297561">
            <w:rPr>
              <w:rFonts w:cstheme="minorHAnsi"/>
              <w:sz w:val="28"/>
              <w:szCs w:val="28"/>
            </w:rPr>
            <w:t xml:space="preserve"> i 2025</w:t>
          </w:r>
          <w:r w:rsidR="004A096A" w:rsidRPr="00297561">
            <w:rPr>
              <w:rFonts w:cstheme="minorHAnsi"/>
              <w:sz w:val="28"/>
              <w:szCs w:val="28"/>
            </w:rPr>
            <w:t xml:space="preserve">. </w:t>
          </w:r>
          <w:r w:rsidR="00E43423" w:rsidRPr="00297561">
            <w:rPr>
              <w:rFonts w:cstheme="minorHAnsi"/>
              <w:sz w:val="28"/>
              <w:szCs w:val="28"/>
            </w:rPr>
            <w:t>Det skal vær</w:t>
          </w:r>
          <w:r w:rsidR="00120CE2" w:rsidRPr="00297561">
            <w:rPr>
              <w:rFonts w:cstheme="minorHAnsi"/>
              <w:sz w:val="28"/>
              <w:szCs w:val="28"/>
            </w:rPr>
            <w:t>e</w:t>
          </w:r>
          <w:r w:rsidR="00E43423" w:rsidRPr="00297561">
            <w:rPr>
              <w:rFonts w:cstheme="minorHAnsi"/>
              <w:sz w:val="28"/>
              <w:szCs w:val="28"/>
            </w:rPr>
            <w:t xml:space="preserve"> 4 tilkoblinger til anode</w:t>
          </w:r>
          <w:r w:rsidR="003F20A7" w:rsidRPr="00297561">
            <w:rPr>
              <w:rFonts w:cstheme="minorHAnsi"/>
              <w:sz w:val="28"/>
              <w:szCs w:val="28"/>
            </w:rPr>
            <w:t>-</w:t>
          </w:r>
          <w:r w:rsidR="00E43423" w:rsidRPr="00297561">
            <w:rPr>
              <w:rFonts w:cstheme="minorHAnsi"/>
              <w:sz w:val="28"/>
              <w:szCs w:val="28"/>
            </w:rPr>
            <w:t>nett</w:t>
          </w:r>
          <w:r w:rsidR="00F769D8" w:rsidRPr="00297561">
            <w:rPr>
              <w:rFonts w:cstheme="minorHAnsi"/>
              <w:sz w:val="28"/>
              <w:szCs w:val="28"/>
            </w:rPr>
            <w:t>, én på hver lang- og kortside</w:t>
          </w:r>
          <w:r w:rsidR="00E43423" w:rsidRPr="00297561">
            <w:rPr>
              <w:rFonts w:cstheme="minorHAnsi"/>
              <w:sz w:val="28"/>
              <w:szCs w:val="28"/>
            </w:rPr>
            <w:t xml:space="preserve">. </w:t>
          </w:r>
          <w:r w:rsidR="00F769D8" w:rsidRPr="00297561">
            <w:rPr>
              <w:rFonts w:cstheme="minorHAnsi"/>
              <w:sz w:val="28"/>
              <w:szCs w:val="28"/>
            </w:rPr>
            <w:t xml:space="preserve">To av koblingene skal </w:t>
          </w:r>
          <w:r w:rsidR="00150F29" w:rsidRPr="00297561">
            <w:rPr>
              <w:rFonts w:cstheme="minorHAnsi"/>
              <w:sz w:val="28"/>
              <w:szCs w:val="28"/>
            </w:rPr>
            <w:t>være</w:t>
          </w:r>
          <w:r w:rsidR="00E43423" w:rsidRPr="00297561">
            <w:rPr>
              <w:rFonts w:cstheme="minorHAnsi"/>
              <w:sz w:val="28"/>
              <w:szCs w:val="28"/>
            </w:rPr>
            <w:t xml:space="preserve"> lave og </w:t>
          </w:r>
          <w:r w:rsidR="00150F29" w:rsidRPr="00297561">
            <w:rPr>
              <w:rFonts w:cstheme="minorHAnsi"/>
              <w:sz w:val="28"/>
              <w:szCs w:val="28"/>
            </w:rPr>
            <w:t>to</w:t>
          </w:r>
          <w:r w:rsidR="00E43423" w:rsidRPr="00297561">
            <w:rPr>
              <w:rFonts w:cstheme="minorHAnsi"/>
              <w:sz w:val="28"/>
              <w:szCs w:val="28"/>
            </w:rPr>
            <w:t xml:space="preserve"> høye</w:t>
          </w:r>
          <w:r w:rsidR="003F20A7" w:rsidRPr="00297561">
            <w:rPr>
              <w:rFonts w:cstheme="minorHAnsi"/>
              <w:sz w:val="28"/>
              <w:szCs w:val="28"/>
            </w:rPr>
            <w:t>. Dette gjelder både for titan-nett og sink-nett.</w:t>
          </w:r>
          <w:r w:rsidR="009F34D9" w:rsidRPr="00297561">
            <w:rPr>
              <w:rFonts w:cstheme="minorHAnsi"/>
              <w:sz w:val="28"/>
              <w:szCs w:val="28"/>
            </w:rPr>
            <w:t xml:space="preserve"> Det skal tilsvarende være 4 tilkoblinger til jord i samme lokasjoner som anodetilkoblingene. </w:t>
          </w:r>
          <w:r w:rsidR="00E841F6" w:rsidRPr="00297561">
            <w:rPr>
              <w:rFonts w:cstheme="minorHAnsi"/>
              <w:sz w:val="28"/>
              <w:szCs w:val="28"/>
            </w:rPr>
            <w:t xml:space="preserve">Det skal anvendes </w:t>
          </w:r>
          <w:r w:rsidR="007A2875" w:rsidRPr="00297561">
            <w:rPr>
              <w:rFonts w:cstheme="minorHAnsi"/>
              <w:sz w:val="28"/>
              <w:szCs w:val="28"/>
            </w:rPr>
            <w:t>10</w:t>
          </w:r>
          <w:r w:rsidR="008C15B1" w:rsidRPr="00297561">
            <w:rPr>
              <w:rFonts w:cstheme="minorHAnsi"/>
              <w:sz w:val="28"/>
              <w:szCs w:val="28"/>
            </w:rPr>
            <w:t>-</w:t>
          </w:r>
          <w:r w:rsidR="007A2875" w:rsidRPr="00297561">
            <w:rPr>
              <w:rFonts w:cstheme="minorHAnsi"/>
              <w:sz w:val="28"/>
              <w:szCs w:val="28"/>
            </w:rPr>
            <w:t xml:space="preserve">kvadrat kabel </w:t>
          </w:r>
          <w:r w:rsidR="00D276AD" w:rsidRPr="00297561">
            <w:rPr>
              <w:rFonts w:cstheme="minorHAnsi"/>
              <w:sz w:val="28"/>
              <w:szCs w:val="28"/>
            </w:rPr>
            <w:t>og føres opp til skap.</w:t>
          </w:r>
          <w:r w:rsidR="001F3B79" w:rsidRPr="00297561">
            <w:rPr>
              <w:rFonts w:cstheme="minorHAnsi"/>
              <w:sz w:val="28"/>
              <w:szCs w:val="28"/>
            </w:rPr>
            <w:t xml:space="preserve"> Anode-nett skal dermed monteres som første steg, deretter planker og hjørnepr</w:t>
          </w:r>
          <w:r w:rsidR="001B3184" w:rsidRPr="00297561">
            <w:rPr>
              <w:rFonts w:cstheme="minorHAnsi"/>
              <w:sz w:val="28"/>
              <w:szCs w:val="28"/>
            </w:rPr>
            <w:t>ofiler</w:t>
          </w:r>
          <w:r w:rsidR="001F3B79" w:rsidRPr="00297561">
            <w:rPr>
              <w:rFonts w:cstheme="minorHAnsi"/>
              <w:sz w:val="28"/>
              <w:szCs w:val="28"/>
            </w:rPr>
            <w:t xml:space="preserve"> i PE.</w:t>
          </w:r>
          <w:r w:rsidR="002067C3" w:rsidRPr="00297561">
            <w:rPr>
              <w:rFonts w:cstheme="minorHAnsi"/>
              <w:sz w:val="28"/>
              <w:szCs w:val="28"/>
            </w:rPr>
            <w:t xml:space="preserve"> </w:t>
          </w:r>
          <w:r w:rsidR="00243E45" w:rsidRPr="00297561">
            <w:rPr>
              <w:rFonts w:cstheme="minorHAnsi"/>
              <w:sz w:val="28"/>
              <w:szCs w:val="28"/>
            </w:rPr>
            <w:t xml:space="preserve">Legg merke til vannhull/ventilasjon som skal </w:t>
          </w:r>
          <w:r w:rsidR="006D62D4" w:rsidRPr="00297561">
            <w:rPr>
              <w:rFonts w:cstheme="minorHAnsi"/>
              <w:sz w:val="28"/>
              <w:szCs w:val="28"/>
            </w:rPr>
            <w:t xml:space="preserve">sørge for transport av sjøvann inne i kappene </w:t>
          </w:r>
          <w:r w:rsidR="00C03D5C" w:rsidRPr="00297561">
            <w:rPr>
              <w:rFonts w:cstheme="minorHAnsi"/>
              <w:sz w:val="28"/>
              <w:szCs w:val="28"/>
            </w:rPr>
            <w:t xml:space="preserve">ved tidevannsendringer. </w:t>
          </w:r>
          <w:r w:rsidR="00A31BDD" w:rsidRPr="00297561">
            <w:rPr>
              <w:rFonts w:cstheme="minorHAnsi"/>
              <w:sz w:val="28"/>
              <w:szCs w:val="28"/>
            </w:rPr>
            <w:t>Hullene skal ha 10 cm bredde.</w:t>
          </w:r>
        </w:p>
        <w:p w14:paraId="23D1F9E2" w14:textId="77777777" w:rsidR="00070538" w:rsidRPr="00297561" w:rsidRDefault="00070538" w:rsidP="009E4353">
          <w:pPr>
            <w:rPr>
              <w:rFonts w:cstheme="minorHAnsi"/>
              <w:sz w:val="28"/>
              <w:szCs w:val="28"/>
            </w:rPr>
          </w:pPr>
        </w:p>
        <w:p w14:paraId="503C8DD3" w14:textId="09401737" w:rsidR="00070538" w:rsidRPr="00297561" w:rsidRDefault="00EA2A04" w:rsidP="009E4353">
          <w:pPr>
            <w:rPr>
              <w:rFonts w:cstheme="minorHAnsi"/>
              <w:sz w:val="28"/>
              <w:szCs w:val="28"/>
            </w:rPr>
          </w:pPr>
          <w:r w:rsidRPr="00297561">
            <w:rPr>
              <w:rFonts w:cstheme="minorHAnsi"/>
              <w:sz w:val="28"/>
              <w:szCs w:val="28"/>
            </w:rPr>
            <w:t>Le</w:t>
          </w:r>
          <w:r w:rsidR="001B3184" w:rsidRPr="00297561">
            <w:rPr>
              <w:rFonts w:cstheme="minorHAnsi"/>
              <w:sz w:val="28"/>
              <w:szCs w:val="28"/>
            </w:rPr>
            <w:t>dende</w:t>
          </w:r>
          <w:r w:rsidRPr="00297561">
            <w:rPr>
              <w:rFonts w:cstheme="minorHAnsi"/>
              <w:sz w:val="28"/>
              <w:szCs w:val="28"/>
            </w:rPr>
            <w:t xml:space="preserve"> material av </w:t>
          </w:r>
          <w:r w:rsidR="001B3184" w:rsidRPr="00297561">
            <w:rPr>
              <w:rFonts w:cstheme="minorHAnsi"/>
              <w:sz w:val="28"/>
              <w:szCs w:val="28"/>
            </w:rPr>
            <w:t xml:space="preserve">steinull </w:t>
          </w:r>
          <w:r w:rsidR="007173C8" w:rsidRPr="00297561">
            <w:rPr>
              <w:rFonts w:cstheme="minorHAnsi"/>
              <w:sz w:val="28"/>
              <w:szCs w:val="28"/>
            </w:rPr>
            <w:t>impregneres og legges inn i vinduene mellom PE-plankene slik anvist i figur 18.</w:t>
          </w:r>
        </w:p>
        <w:p w14:paraId="7C840BE1" w14:textId="77777777" w:rsidR="00070538" w:rsidRPr="00297561" w:rsidRDefault="00070538" w:rsidP="009E4353">
          <w:pPr>
            <w:rPr>
              <w:rFonts w:cstheme="minorHAnsi"/>
              <w:sz w:val="28"/>
              <w:szCs w:val="28"/>
            </w:rPr>
          </w:pPr>
        </w:p>
        <w:p w14:paraId="5E97F34D" w14:textId="477B5127" w:rsidR="00070538" w:rsidRPr="00297561" w:rsidRDefault="001C0204" w:rsidP="009E4353">
          <w:pPr>
            <w:rPr>
              <w:rFonts w:cstheme="minorHAnsi"/>
              <w:sz w:val="28"/>
              <w:szCs w:val="28"/>
            </w:rPr>
          </w:pPr>
          <w:r w:rsidRPr="00297561">
            <w:rPr>
              <w:rFonts w:cstheme="minorHAnsi"/>
              <w:noProof/>
              <w:sz w:val="28"/>
              <w:szCs w:val="28"/>
            </w:rPr>
            <w:drawing>
              <wp:inline distT="0" distB="0" distL="0" distR="0" wp14:anchorId="60E50F1F" wp14:editId="74EBB9B0">
                <wp:extent cx="5904230" cy="3879850"/>
                <wp:effectExtent l="0" t="0" r="1270" b="6350"/>
                <wp:docPr id="935940698"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940698" name=""/>
                        <pic:cNvPicPr/>
                      </pic:nvPicPr>
                      <pic:blipFill>
                        <a:blip r:embed="rId35"/>
                        <a:stretch>
                          <a:fillRect/>
                        </a:stretch>
                      </pic:blipFill>
                      <pic:spPr>
                        <a:xfrm>
                          <a:off x="0" y="0"/>
                          <a:ext cx="5904230" cy="3879850"/>
                        </a:xfrm>
                        <a:prstGeom prst="rect">
                          <a:avLst/>
                        </a:prstGeom>
                      </pic:spPr>
                    </pic:pic>
                  </a:graphicData>
                </a:graphic>
              </wp:inline>
            </w:drawing>
          </w:r>
        </w:p>
        <w:p w14:paraId="52A83CA6" w14:textId="7C9DAE88" w:rsidR="00070538" w:rsidRPr="00297561" w:rsidRDefault="007173C8" w:rsidP="009E4353">
          <w:pPr>
            <w:rPr>
              <w:rFonts w:cstheme="minorHAnsi"/>
              <w:sz w:val="28"/>
              <w:szCs w:val="28"/>
            </w:rPr>
          </w:pPr>
          <w:r w:rsidRPr="00297561">
            <w:rPr>
              <w:rFonts w:cstheme="minorHAnsi"/>
              <w:sz w:val="28"/>
              <w:szCs w:val="28"/>
            </w:rPr>
            <w:t>Figur 18. Impregnert steinull legges inn mellom PE-planker</w:t>
          </w:r>
        </w:p>
        <w:p w14:paraId="6EDA55B7" w14:textId="77777777" w:rsidR="00070538" w:rsidRPr="00297561" w:rsidRDefault="00070538" w:rsidP="009E4353">
          <w:pPr>
            <w:rPr>
              <w:rFonts w:cstheme="minorHAnsi"/>
              <w:sz w:val="28"/>
              <w:szCs w:val="28"/>
            </w:rPr>
          </w:pPr>
        </w:p>
        <w:p w14:paraId="1CE111C6" w14:textId="6218BFD8" w:rsidR="00070538" w:rsidRPr="00297561" w:rsidRDefault="00685F48" w:rsidP="009E4353">
          <w:pPr>
            <w:rPr>
              <w:rFonts w:cstheme="minorHAnsi"/>
              <w:sz w:val="28"/>
              <w:szCs w:val="28"/>
            </w:rPr>
          </w:pPr>
          <w:r w:rsidRPr="00297561">
            <w:rPr>
              <w:rFonts w:cstheme="minorHAnsi"/>
              <w:sz w:val="28"/>
              <w:szCs w:val="28"/>
            </w:rPr>
            <w:t>Plater av PE monteres slik anvist i figur 19</w:t>
          </w:r>
        </w:p>
        <w:p w14:paraId="4AD54CD2" w14:textId="1B9C4EC1" w:rsidR="00070538" w:rsidRPr="00297561" w:rsidRDefault="00685F48" w:rsidP="009E4353">
          <w:pPr>
            <w:rPr>
              <w:rFonts w:cstheme="minorHAnsi"/>
              <w:sz w:val="28"/>
              <w:szCs w:val="28"/>
            </w:rPr>
          </w:pPr>
          <w:r w:rsidRPr="00297561">
            <w:rPr>
              <w:rFonts w:cstheme="minorHAnsi"/>
              <w:noProof/>
              <w:sz w:val="28"/>
              <w:szCs w:val="28"/>
            </w:rPr>
            <w:drawing>
              <wp:inline distT="0" distB="0" distL="0" distR="0" wp14:anchorId="5685FDFB" wp14:editId="3660E536">
                <wp:extent cx="5904230" cy="3691890"/>
                <wp:effectExtent l="0" t="0" r="1270" b="3810"/>
                <wp:docPr id="1240543377"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543377" name=""/>
                        <pic:cNvPicPr/>
                      </pic:nvPicPr>
                      <pic:blipFill>
                        <a:blip r:embed="rId36"/>
                        <a:stretch>
                          <a:fillRect/>
                        </a:stretch>
                      </pic:blipFill>
                      <pic:spPr>
                        <a:xfrm>
                          <a:off x="0" y="0"/>
                          <a:ext cx="5904230" cy="3691890"/>
                        </a:xfrm>
                        <a:prstGeom prst="rect">
                          <a:avLst/>
                        </a:prstGeom>
                      </pic:spPr>
                    </pic:pic>
                  </a:graphicData>
                </a:graphic>
              </wp:inline>
            </w:drawing>
          </w:r>
        </w:p>
        <w:p w14:paraId="7E031893" w14:textId="77777777" w:rsidR="00070538" w:rsidRPr="00297561" w:rsidRDefault="00070538" w:rsidP="009E4353">
          <w:pPr>
            <w:rPr>
              <w:rFonts w:cstheme="minorHAnsi"/>
              <w:sz w:val="28"/>
              <w:szCs w:val="28"/>
            </w:rPr>
          </w:pPr>
        </w:p>
        <w:p w14:paraId="4D1E5742" w14:textId="11AF6CF3" w:rsidR="00070538" w:rsidRPr="00297561" w:rsidRDefault="00496AF1" w:rsidP="009E4353">
          <w:pPr>
            <w:rPr>
              <w:rFonts w:cstheme="minorHAnsi"/>
              <w:sz w:val="28"/>
              <w:szCs w:val="28"/>
            </w:rPr>
          </w:pPr>
          <w:r w:rsidRPr="00297561">
            <w:rPr>
              <w:rFonts w:cstheme="minorHAnsi"/>
              <w:sz w:val="28"/>
              <w:szCs w:val="28"/>
            </w:rPr>
            <w:t>Figur 19. Plater av PE montert og fastskrudd i PE-plankene.</w:t>
          </w:r>
        </w:p>
        <w:p w14:paraId="30DD20D4" w14:textId="77777777" w:rsidR="00070538" w:rsidRPr="00297561" w:rsidRDefault="00070538" w:rsidP="009E4353">
          <w:pPr>
            <w:rPr>
              <w:rFonts w:cstheme="minorHAnsi"/>
              <w:sz w:val="28"/>
              <w:szCs w:val="28"/>
            </w:rPr>
          </w:pPr>
        </w:p>
        <w:p w14:paraId="16A819A8" w14:textId="49A9C0E4" w:rsidR="00070538" w:rsidRPr="00297561" w:rsidRDefault="00496AF1" w:rsidP="009E4353">
          <w:pPr>
            <w:rPr>
              <w:rFonts w:cstheme="minorHAnsi"/>
              <w:sz w:val="28"/>
              <w:szCs w:val="28"/>
            </w:rPr>
          </w:pPr>
          <w:r w:rsidRPr="00297561">
            <w:rPr>
              <w:rFonts w:cstheme="minorHAnsi"/>
              <w:sz w:val="28"/>
              <w:szCs w:val="28"/>
            </w:rPr>
            <w:t>Figur 20 viser tverrsnitt av hele Sone C.</w:t>
          </w:r>
        </w:p>
        <w:p w14:paraId="61C3244C" w14:textId="77777777" w:rsidR="00496AF1" w:rsidRPr="00297561" w:rsidRDefault="00496AF1" w:rsidP="009E4353">
          <w:pPr>
            <w:rPr>
              <w:rFonts w:cstheme="minorHAnsi"/>
              <w:sz w:val="28"/>
              <w:szCs w:val="28"/>
            </w:rPr>
          </w:pPr>
        </w:p>
        <w:p w14:paraId="2633C421" w14:textId="21D599C8" w:rsidR="00070538" w:rsidRPr="00297561" w:rsidRDefault="002B7BC0" w:rsidP="009E4353">
          <w:pPr>
            <w:rPr>
              <w:rFonts w:cstheme="minorHAnsi"/>
              <w:sz w:val="28"/>
              <w:szCs w:val="28"/>
            </w:rPr>
          </w:pPr>
          <w:r w:rsidRPr="00297561">
            <w:rPr>
              <w:rFonts w:cstheme="minorHAnsi"/>
              <w:noProof/>
              <w:sz w:val="28"/>
              <w:szCs w:val="28"/>
            </w:rPr>
            <w:drawing>
              <wp:inline distT="0" distB="0" distL="0" distR="0" wp14:anchorId="40248AA5" wp14:editId="602080FB">
                <wp:extent cx="5904230" cy="3514725"/>
                <wp:effectExtent l="0" t="0" r="1270" b="9525"/>
                <wp:docPr id="101488887"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88887" name=""/>
                        <pic:cNvPicPr/>
                      </pic:nvPicPr>
                      <pic:blipFill>
                        <a:blip r:embed="rId37"/>
                        <a:stretch>
                          <a:fillRect/>
                        </a:stretch>
                      </pic:blipFill>
                      <pic:spPr>
                        <a:xfrm>
                          <a:off x="0" y="0"/>
                          <a:ext cx="5904230" cy="3514725"/>
                        </a:xfrm>
                        <a:prstGeom prst="rect">
                          <a:avLst/>
                        </a:prstGeom>
                      </pic:spPr>
                    </pic:pic>
                  </a:graphicData>
                </a:graphic>
              </wp:inline>
            </w:drawing>
          </w:r>
          <w:r w:rsidRPr="00297561">
            <w:rPr>
              <w:rFonts w:cstheme="minorHAnsi"/>
              <w:sz w:val="28"/>
              <w:szCs w:val="28"/>
            </w:rPr>
            <w:t>Figur 20. Tverrsnitt av Sone C.</w:t>
          </w:r>
        </w:p>
        <w:p w14:paraId="030AC8A3" w14:textId="77777777" w:rsidR="00070538" w:rsidRPr="00297561" w:rsidRDefault="00070538" w:rsidP="009E4353">
          <w:pPr>
            <w:rPr>
              <w:rFonts w:cstheme="minorHAnsi"/>
              <w:sz w:val="28"/>
              <w:szCs w:val="28"/>
            </w:rPr>
          </w:pPr>
        </w:p>
        <w:p w14:paraId="2B993252" w14:textId="77777777" w:rsidR="00162019" w:rsidRPr="00297561" w:rsidRDefault="00162019" w:rsidP="009E4353">
          <w:pPr>
            <w:rPr>
              <w:rFonts w:cstheme="minorHAnsi"/>
              <w:sz w:val="28"/>
              <w:szCs w:val="28"/>
            </w:rPr>
          </w:pPr>
        </w:p>
        <w:p w14:paraId="0992FAB4" w14:textId="77777777" w:rsidR="00162019" w:rsidRPr="00297561" w:rsidRDefault="00162019" w:rsidP="009E4353">
          <w:pPr>
            <w:rPr>
              <w:rFonts w:cstheme="minorHAnsi"/>
              <w:sz w:val="28"/>
              <w:szCs w:val="28"/>
            </w:rPr>
          </w:pPr>
        </w:p>
        <w:p w14:paraId="4AC2CBDD" w14:textId="77777777" w:rsidR="00846CC6" w:rsidRPr="00297561" w:rsidRDefault="00846CC6" w:rsidP="009E4353">
          <w:pPr>
            <w:rPr>
              <w:rFonts w:cstheme="minorHAnsi"/>
              <w:sz w:val="28"/>
              <w:szCs w:val="28"/>
            </w:rPr>
          </w:pPr>
        </w:p>
        <w:p w14:paraId="0B692124" w14:textId="606DEE9A" w:rsidR="00070538" w:rsidRPr="00297561" w:rsidRDefault="00846CC6" w:rsidP="009E4353">
          <w:pPr>
            <w:rPr>
              <w:rFonts w:cstheme="minorHAnsi"/>
              <w:sz w:val="28"/>
              <w:szCs w:val="28"/>
            </w:rPr>
          </w:pPr>
          <w:r w:rsidRPr="00297561">
            <w:rPr>
              <w:rFonts w:cstheme="minorHAnsi"/>
              <w:sz w:val="28"/>
              <w:szCs w:val="28"/>
            </w:rPr>
            <w:t xml:space="preserve">Pilartype I. Montering av </w:t>
          </w:r>
          <w:r w:rsidR="006C48D1" w:rsidRPr="00297561">
            <w:rPr>
              <w:rFonts w:cstheme="minorHAnsi"/>
              <w:sz w:val="28"/>
              <w:szCs w:val="28"/>
            </w:rPr>
            <w:t>Sone C.</w:t>
          </w:r>
        </w:p>
        <w:p w14:paraId="3E2F5EE6" w14:textId="77777777" w:rsidR="006C48D1" w:rsidRPr="00297561" w:rsidRDefault="006C48D1" w:rsidP="009E4353">
          <w:pPr>
            <w:rPr>
              <w:rFonts w:cstheme="minorHAnsi"/>
              <w:sz w:val="28"/>
              <w:szCs w:val="28"/>
            </w:rPr>
          </w:pPr>
        </w:p>
        <w:p w14:paraId="6B1D450A" w14:textId="2D1B2A10" w:rsidR="00162019" w:rsidRPr="00297561" w:rsidRDefault="003F5AE2" w:rsidP="009E4353">
          <w:pPr>
            <w:rPr>
              <w:rFonts w:cstheme="minorHAnsi"/>
              <w:sz w:val="28"/>
              <w:szCs w:val="28"/>
            </w:rPr>
          </w:pPr>
          <w:r w:rsidRPr="00297561">
            <w:rPr>
              <w:rFonts w:cstheme="minorHAnsi"/>
              <w:sz w:val="28"/>
              <w:szCs w:val="28"/>
            </w:rPr>
            <w:t xml:space="preserve">Det skal anvendes PE-planker med vannhull for Pilartype I </w:t>
          </w:r>
          <w:proofErr w:type="spellStart"/>
          <w:r w:rsidRPr="00297561">
            <w:rPr>
              <w:rFonts w:cstheme="minorHAnsi"/>
              <w:sz w:val="28"/>
              <w:szCs w:val="28"/>
            </w:rPr>
            <w:t>i</w:t>
          </w:r>
          <w:proofErr w:type="spellEnd"/>
          <w:r w:rsidRPr="00297561">
            <w:rPr>
              <w:rFonts w:cstheme="minorHAnsi"/>
              <w:sz w:val="28"/>
              <w:szCs w:val="28"/>
            </w:rPr>
            <w:t xml:space="preserve"> akse: 6, 10, 12, 13, 16, 17, 20, 23 og 24</w:t>
          </w:r>
          <w:r w:rsidR="00705203" w:rsidRPr="00297561">
            <w:rPr>
              <w:rFonts w:cstheme="minorHAnsi"/>
              <w:sz w:val="28"/>
              <w:szCs w:val="28"/>
            </w:rPr>
            <w:t>. Figur 21 angir prinsippet.</w:t>
          </w:r>
        </w:p>
        <w:p w14:paraId="45378A82" w14:textId="5F0D2691" w:rsidR="00162019" w:rsidRPr="00297561" w:rsidRDefault="00162019" w:rsidP="009E4353">
          <w:pPr>
            <w:rPr>
              <w:rFonts w:cstheme="minorHAnsi"/>
              <w:sz w:val="28"/>
              <w:szCs w:val="28"/>
            </w:rPr>
          </w:pPr>
          <w:r w:rsidRPr="00297561">
            <w:rPr>
              <w:rFonts w:cstheme="minorHAnsi"/>
              <w:noProof/>
              <w:sz w:val="28"/>
              <w:szCs w:val="28"/>
            </w:rPr>
            <w:drawing>
              <wp:inline distT="0" distB="0" distL="0" distR="0" wp14:anchorId="168D7C38" wp14:editId="4CE32744">
                <wp:extent cx="3695890" cy="3073558"/>
                <wp:effectExtent l="0" t="0" r="0" b="0"/>
                <wp:docPr id="1958696803"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696803" name=""/>
                        <pic:cNvPicPr/>
                      </pic:nvPicPr>
                      <pic:blipFill>
                        <a:blip r:embed="rId38"/>
                        <a:stretch>
                          <a:fillRect/>
                        </a:stretch>
                      </pic:blipFill>
                      <pic:spPr>
                        <a:xfrm>
                          <a:off x="0" y="0"/>
                          <a:ext cx="3695890" cy="3073558"/>
                        </a:xfrm>
                        <a:prstGeom prst="rect">
                          <a:avLst/>
                        </a:prstGeom>
                      </pic:spPr>
                    </pic:pic>
                  </a:graphicData>
                </a:graphic>
              </wp:inline>
            </w:drawing>
          </w:r>
        </w:p>
        <w:p w14:paraId="1395E595" w14:textId="0E125817" w:rsidR="00162019" w:rsidRPr="00297561" w:rsidRDefault="00705203" w:rsidP="009E4353">
          <w:pPr>
            <w:rPr>
              <w:rFonts w:cstheme="minorHAnsi"/>
              <w:sz w:val="28"/>
              <w:szCs w:val="28"/>
            </w:rPr>
          </w:pPr>
          <w:r w:rsidRPr="00297561">
            <w:rPr>
              <w:rFonts w:cstheme="minorHAnsi"/>
              <w:sz w:val="28"/>
              <w:szCs w:val="28"/>
            </w:rPr>
            <w:t>Figur 21. PE-</w:t>
          </w:r>
          <w:r w:rsidR="00582E1A" w:rsidRPr="00297561">
            <w:rPr>
              <w:rFonts w:cstheme="minorHAnsi"/>
              <w:sz w:val="28"/>
              <w:szCs w:val="28"/>
            </w:rPr>
            <w:t>planker monteres med åpning for vannhull</w:t>
          </w:r>
          <w:r w:rsidR="00482F97" w:rsidRPr="00297561">
            <w:rPr>
              <w:rFonts w:cstheme="minorHAnsi"/>
              <w:sz w:val="28"/>
              <w:szCs w:val="28"/>
            </w:rPr>
            <w:t xml:space="preserve">, 10 cm åpning, 3 </w:t>
          </w:r>
          <w:proofErr w:type="spellStart"/>
          <w:r w:rsidR="00482F97" w:rsidRPr="00297561">
            <w:rPr>
              <w:rFonts w:cstheme="minorHAnsi"/>
              <w:sz w:val="28"/>
              <w:szCs w:val="28"/>
            </w:rPr>
            <w:t>stk</w:t>
          </w:r>
          <w:proofErr w:type="spellEnd"/>
          <w:r w:rsidR="00482F97" w:rsidRPr="00297561">
            <w:rPr>
              <w:rFonts w:cstheme="minorHAnsi"/>
              <w:sz w:val="28"/>
              <w:szCs w:val="28"/>
            </w:rPr>
            <w:t xml:space="preserve"> fordelt 120 grader </w:t>
          </w:r>
          <w:r w:rsidR="00332E2A" w:rsidRPr="00297561">
            <w:rPr>
              <w:rFonts w:cstheme="minorHAnsi"/>
              <w:sz w:val="28"/>
              <w:szCs w:val="28"/>
            </w:rPr>
            <w:t>rundt omkrets på pilar.</w:t>
          </w:r>
        </w:p>
        <w:p w14:paraId="0F926505" w14:textId="77777777" w:rsidR="00162019" w:rsidRPr="00297561" w:rsidRDefault="00162019" w:rsidP="009E4353">
          <w:pPr>
            <w:rPr>
              <w:rFonts w:cstheme="minorHAnsi"/>
              <w:sz w:val="28"/>
              <w:szCs w:val="28"/>
            </w:rPr>
          </w:pPr>
        </w:p>
        <w:p w14:paraId="7FFB455F" w14:textId="77777777" w:rsidR="00705203" w:rsidRPr="00297561" w:rsidRDefault="00705203" w:rsidP="009E4353">
          <w:pPr>
            <w:rPr>
              <w:rFonts w:cstheme="minorHAnsi"/>
              <w:sz w:val="28"/>
              <w:szCs w:val="28"/>
            </w:rPr>
          </w:pPr>
        </w:p>
        <w:p w14:paraId="58077859" w14:textId="22872B24" w:rsidR="00727755" w:rsidRPr="00297561" w:rsidRDefault="00525BA9" w:rsidP="009E4353">
          <w:pPr>
            <w:rPr>
              <w:rFonts w:cstheme="minorHAnsi"/>
              <w:sz w:val="28"/>
              <w:szCs w:val="28"/>
            </w:rPr>
          </w:pPr>
          <w:r w:rsidRPr="00297561">
            <w:rPr>
              <w:rFonts w:cstheme="minorHAnsi"/>
              <w:sz w:val="28"/>
              <w:szCs w:val="28"/>
            </w:rPr>
            <w:t xml:space="preserve">Oversikt over </w:t>
          </w:r>
          <w:r w:rsidR="00332E2A" w:rsidRPr="00297561">
            <w:rPr>
              <w:rFonts w:cstheme="minorHAnsi"/>
              <w:sz w:val="28"/>
              <w:szCs w:val="28"/>
            </w:rPr>
            <w:t>hele kappe-</w:t>
          </w:r>
          <w:r w:rsidRPr="00297561">
            <w:rPr>
              <w:rFonts w:cstheme="minorHAnsi"/>
              <w:sz w:val="28"/>
              <w:szCs w:val="28"/>
            </w:rPr>
            <w:t>design er gitt i figur 2</w:t>
          </w:r>
          <w:r w:rsidR="00332E2A" w:rsidRPr="00297561">
            <w:rPr>
              <w:rFonts w:cstheme="minorHAnsi"/>
              <w:sz w:val="28"/>
              <w:szCs w:val="28"/>
            </w:rPr>
            <w:t>2</w:t>
          </w:r>
          <w:r w:rsidRPr="00297561">
            <w:rPr>
              <w:rFonts w:cstheme="minorHAnsi"/>
              <w:sz w:val="28"/>
              <w:szCs w:val="28"/>
            </w:rPr>
            <w:t>.</w:t>
          </w:r>
        </w:p>
        <w:p w14:paraId="10E82652" w14:textId="77777777" w:rsidR="00525BA9" w:rsidRPr="00297561" w:rsidRDefault="00525BA9" w:rsidP="009E4353">
          <w:pPr>
            <w:rPr>
              <w:rFonts w:cstheme="minorHAnsi"/>
              <w:sz w:val="28"/>
              <w:szCs w:val="28"/>
            </w:rPr>
          </w:pPr>
        </w:p>
        <w:p w14:paraId="2DDBB811" w14:textId="5D14ECD1" w:rsidR="00525BA9" w:rsidRPr="00297561" w:rsidRDefault="00905CCC" w:rsidP="009E4353">
          <w:pPr>
            <w:rPr>
              <w:rFonts w:cstheme="minorHAnsi"/>
              <w:sz w:val="28"/>
              <w:szCs w:val="28"/>
            </w:rPr>
          </w:pPr>
          <w:r w:rsidRPr="00297561">
            <w:rPr>
              <w:rFonts w:cstheme="minorHAnsi"/>
              <w:noProof/>
              <w:sz w:val="28"/>
              <w:szCs w:val="28"/>
            </w:rPr>
            <mc:AlternateContent>
              <mc:Choice Requires="wps">
                <w:drawing>
                  <wp:anchor distT="0" distB="0" distL="114300" distR="114300" simplePos="0" relativeHeight="251693056" behindDoc="0" locked="0" layoutInCell="1" allowOverlap="1" wp14:anchorId="06CDE5F8" wp14:editId="311FE6AE">
                    <wp:simplePos x="0" y="0"/>
                    <wp:positionH relativeFrom="column">
                      <wp:posOffset>1432560</wp:posOffset>
                    </wp:positionH>
                    <wp:positionV relativeFrom="paragraph">
                      <wp:posOffset>3039745</wp:posOffset>
                    </wp:positionV>
                    <wp:extent cx="1092200" cy="82550"/>
                    <wp:effectExtent l="0" t="57150" r="12700" b="31750"/>
                    <wp:wrapNone/>
                    <wp:docPr id="496637784" name="Rett pilkobling 44"/>
                    <wp:cNvGraphicFramePr/>
                    <a:graphic xmlns:a="http://schemas.openxmlformats.org/drawingml/2006/main">
                      <a:graphicData uri="http://schemas.microsoft.com/office/word/2010/wordprocessingShape">
                        <wps:wsp>
                          <wps:cNvCnPr/>
                          <wps:spPr>
                            <a:xfrm flipH="1" flipV="1">
                              <a:off x="0" y="0"/>
                              <a:ext cx="1092200" cy="8255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757888E" id="Rett pilkobling 44" o:spid="_x0000_s1026" type="#_x0000_t32" style="position:absolute;margin-left:112.8pt;margin-top:239.35pt;width:86pt;height:6.5pt;flip:x y;z-index:2516930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" strokecolor="black [3213]">
                    <v:stroke endarrow="block"/>
                  </v:shape>
                </w:pict>
              </mc:Fallback>
            </mc:AlternateContent>
          </w:r>
          <w:r w:rsidR="00051752" w:rsidRPr="00297561">
            <w:rPr>
              <w:rFonts w:cstheme="minorHAnsi"/>
              <w:noProof/>
              <w:sz w:val="28"/>
              <w:szCs w:val="28"/>
            </w:rPr>
            <mc:AlternateContent>
              <mc:Choice Requires="wps">
                <w:drawing>
                  <wp:anchor distT="0" distB="0" distL="114300" distR="114300" simplePos="0" relativeHeight="251692032" behindDoc="0" locked="0" layoutInCell="1" allowOverlap="1" wp14:anchorId="237AF2D9" wp14:editId="3DE75AF4">
                    <wp:simplePos x="0" y="0"/>
                    <wp:positionH relativeFrom="column">
                      <wp:posOffset>1623060</wp:posOffset>
                    </wp:positionH>
                    <wp:positionV relativeFrom="paragraph">
                      <wp:posOffset>1687195</wp:posOffset>
                    </wp:positionV>
                    <wp:extent cx="869950" cy="1270000"/>
                    <wp:effectExtent l="38100" t="38100" r="25400" b="25400"/>
                    <wp:wrapNone/>
                    <wp:docPr id="421723804" name="Rett pilkobling 43"/>
                    <wp:cNvGraphicFramePr/>
                    <a:graphic xmlns:a="http://schemas.openxmlformats.org/drawingml/2006/main">
                      <a:graphicData uri="http://schemas.microsoft.com/office/word/2010/wordprocessingShape">
                        <wps:wsp>
                          <wps:cNvCnPr/>
                          <wps:spPr>
                            <a:xfrm flipH="1" flipV="1">
                              <a:off x="0" y="0"/>
                              <a:ext cx="869950" cy="127000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2C46793" id="Rett pilkobling 43" o:spid="_x0000_s1026" type="#_x0000_t32" style="position:absolute;margin-left:127.8pt;margin-top:132.85pt;width:68.5pt;height:100pt;flip:x y;z-index:2516920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" strokecolor="black [3213]">
                    <v:stroke endarrow="block"/>
                  </v:shape>
                </w:pict>
              </mc:Fallback>
            </mc:AlternateContent>
          </w:r>
          <w:r w:rsidR="00175418" w:rsidRPr="00297561">
            <w:rPr>
              <w:rFonts w:cstheme="minorHAnsi"/>
              <w:noProof/>
              <w:sz w:val="28"/>
              <w:szCs w:val="28"/>
            </w:rPr>
            <mc:AlternateContent>
              <mc:Choice Requires="wps">
                <w:drawing>
                  <wp:anchor distT="0" distB="0" distL="114300" distR="114300" simplePos="0" relativeHeight="251691008" behindDoc="0" locked="0" layoutInCell="1" allowOverlap="1" wp14:anchorId="54CEAC55" wp14:editId="452879F9">
                    <wp:simplePos x="0" y="0"/>
                    <wp:positionH relativeFrom="column">
                      <wp:posOffset>2543810</wp:posOffset>
                    </wp:positionH>
                    <wp:positionV relativeFrom="paragraph">
                      <wp:posOffset>2880995</wp:posOffset>
                    </wp:positionV>
                    <wp:extent cx="3187700" cy="971550"/>
                    <wp:effectExtent l="0" t="0" r="12700" b="19050"/>
                    <wp:wrapNone/>
                    <wp:docPr id="641865446" name="Tekstboks 42"/>
                    <wp:cNvGraphicFramePr/>
                    <a:graphic xmlns:a="http://schemas.openxmlformats.org/drawingml/2006/main">
                      <a:graphicData uri="http://schemas.microsoft.com/office/word/2010/wordprocessingShape">
                        <wps:wsp>
                          <wps:cNvSpPr txBox="1"/>
                          <wps:spPr>
                            <a:xfrm>
                              <a:off x="0" y="0"/>
                              <a:ext cx="3187700" cy="971550"/>
                            </a:xfrm>
                            <a:prstGeom prst="rect">
                              <a:avLst/>
                            </a:prstGeom>
                            <a:solidFill>
                              <a:schemeClr val="lt1"/>
                            </a:solidFill>
                            <a:ln w="6350">
                              <a:solidFill>
                                <a:prstClr val="black"/>
                              </a:solidFill>
                            </a:ln>
                          </wps:spPr>
                          <wps:txbx>
                            <w:txbxContent>
                              <w:p w14:paraId="3140F903" w14:textId="60652801" w:rsidR="00175418" w:rsidRDefault="00175418">
                                <w:r>
                                  <w:t>Det etableres 2 anodesoner</w:t>
                                </w:r>
                                <w:r w:rsidR="00E95543">
                                  <w:t xml:space="preserve"> i sone C</w:t>
                                </w:r>
                                <w:r w:rsidR="000F4E30">
                                  <w:t xml:space="preserve"> (mellom PE-plankene</w:t>
                                </w:r>
                                <w:r w:rsidR="00E532A7">
                                  <w:t>).</w:t>
                                </w:r>
                              </w:p>
                              <w:p w14:paraId="14FE0AD4" w14:textId="41DFB01A" w:rsidR="00E532A7" w:rsidRDefault="00E532A7">
                                <w:r>
                                  <w:t xml:space="preserve">Det etableres 2 anode- og </w:t>
                                </w:r>
                                <w:r w:rsidR="00D10AC3">
                                  <w:t xml:space="preserve">2 </w:t>
                                </w:r>
                                <w:r>
                                  <w:t xml:space="preserve">jordtilkoblinger for </w:t>
                                </w:r>
                                <w:r w:rsidR="00D10AC3">
                                  <w:t>hver sone, 4 til sammen.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4CEAC55" id="Tekstboks 42" o:spid="_x0000_s1062" type="#_x0000_t202" style="position:absolute;margin-left:200.3pt;margin-top:226.85pt;width:251pt;height:76.5pt;z-index:251691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" fillcolor="white [3201]" strokeweight=".5pt">
                    <v:textbox>
                      <w:txbxContent>
                        <w:p w14:paraId="3140F903" w14:textId="60652801" w:rsidR="00175418" w:rsidRDefault="00175418">
                          <w:r>
                            <w:t>Det etableres 2 anodesoner</w:t>
                          </w:r>
                          <w:r w:rsidR="00E95543">
                            <w:t xml:space="preserve"> i sone C</w:t>
                          </w:r>
                          <w:r w:rsidR="000F4E30">
                            <w:t xml:space="preserve"> (mellom PE-plankene</w:t>
                          </w:r>
                          <w:r w:rsidR="00E532A7">
                            <w:t>).</w:t>
                          </w:r>
                        </w:p>
                        <w:p w14:paraId="14FE0AD4" w14:textId="41DFB01A" w:rsidR="00E532A7" w:rsidRDefault="00E532A7">
                          <w:r>
                            <w:t xml:space="preserve">Det etableres 2 anode- og </w:t>
                          </w:r>
                          <w:r w:rsidR="00D10AC3">
                            <w:t xml:space="preserve">2 </w:t>
                          </w:r>
                          <w:r>
                            <w:t xml:space="preserve">jordtilkoblinger for </w:t>
                          </w:r>
                          <w:r w:rsidR="00D10AC3">
                            <w:t>hver sone, 4 til sammen.</w:t>
                          </w:r>
                        </w:p>
                      </w:txbxContent>
                    </v:textbox>
                  </v:shape>
                </w:pict>
              </mc:Fallback>
            </mc:AlternateContent>
          </w:r>
          <w:r w:rsidR="00905D9A" w:rsidRPr="00297561">
            <w:rPr>
              <w:rFonts w:cstheme="minorHAnsi"/>
              <w:noProof/>
              <w:sz w:val="28"/>
              <w:szCs w:val="28"/>
            </w:rPr>
            <mc:AlternateContent>
              <mc:Choice Requires="wps">
                <w:drawing>
                  <wp:anchor distT="0" distB="0" distL="114300" distR="114300" simplePos="0" relativeHeight="251689984" behindDoc="0" locked="0" layoutInCell="1" allowOverlap="1" wp14:anchorId="0501E323" wp14:editId="234AFE77">
                    <wp:simplePos x="0" y="0"/>
                    <wp:positionH relativeFrom="column">
                      <wp:posOffset>1769110</wp:posOffset>
                    </wp:positionH>
                    <wp:positionV relativeFrom="paragraph">
                      <wp:posOffset>309245</wp:posOffset>
                    </wp:positionV>
                    <wp:extent cx="2108200" cy="171450"/>
                    <wp:effectExtent l="38100" t="0" r="25400" b="95250"/>
                    <wp:wrapNone/>
                    <wp:docPr id="1557292416" name="Rett pilkobling 41"/>
                    <wp:cNvGraphicFramePr/>
                    <a:graphic xmlns:a="http://schemas.openxmlformats.org/drawingml/2006/main">
                      <a:graphicData uri="http://schemas.microsoft.com/office/word/2010/wordprocessingShape">
                        <wps:wsp>
                          <wps:cNvCnPr/>
                          <wps:spPr>
                            <a:xfrm flipH="1">
                              <a:off x="0" y="0"/>
                              <a:ext cx="2108200" cy="17145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D595D28" id="Rett pilkobling 41" o:spid="_x0000_s1026" type="#_x0000_t32" style="position:absolute;margin-left:139.3pt;margin-top:24.35pt;width:166pt;height:13.5pt;flip:x;z-index:2516899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" strokecolor="black [3213]">
                    <v:stroke endarrow="block"/>
                  </v:shape>
                </w:pict>
              </mc:Fallback>
            </mc:AlternateContent>
          </w:r>
          <w:r w:rsidR="00DE1AAF" w:rsidRPr="00297561">
            <w:rPr>
              <w:rFonts w:cstheme="minorHAnsi"/>
              <w:noProof/>
              <w:sz w:val="28"/>
              <w:szCs w:val="28"/>
            </w:rPr>
            <mc:AlternateContent>
              <mc:Choice Requires="wps">
                <w:drawing>
                  <wp:anchor distT="0" distB="0" distL="114300" distR="114300" simplePos="0" relativeHeight="251688960" behindDoc="0" locked="0" layoutInCell="1" allowOverlap="1" wp14:anchorId="64050777" wp14:editId="614128C3">
                    <wp:simplePos x="0" y="0"/>
                    <wp:positionH relativeFrom="column">
                      <wp:posOffset>3890010</wp:posOffset>
                    </wp:positionH>
                    <wp:positionV relativeFrom="paragraph">
                      <wp:posOffset>137795</wp:posOffset>
                    </wp:positionV>
                    <wp:extent cx="1866900" cy="831850"/>
                    <wp:effectExtent l="0" t="0" r="19050" b="25400"/>
                    <wp:wrapNone/>
                    <wp:docPr id="423925054" name="Tekstboks 40"/>
                    <wp:cNvGraphicFramePr/>
                    <a:graphic xmlns:a="http://schemas.openxmlformats.org/drawingml/2006/main">
                      <a:graphicData uri="http://schemas.microsoft.com/office/word/2010/wordprocessingShape">
                        <wps:wsp>
                          <wps:cNvSpPr txBox="1"/>
                          <wps:spPr>
                            <a:xfrm>
                              <a:off x="0" y="0"/>
                              <a:ext cx="1866900" cy="831850"/>
                            </a:xfrm>
                            <a:prstGeom prst="rect">
                              <a:avLst/>
                            </a:prstGeom>
                            <a:solidFill>
                              <a:schemeClr val="lt1"/>
                            </a:solidFill>
                            <a:ln w="6350">
                              <a:solidFill>
                                <a:prstClr val="black"/>
                              </a:solidFill>
                            </a:ln>
                          </wps:spPr>
                          <wps:txbx>
                            <w:txbxContent>
                              <w:p w14:paraId="7F73FAD9" w14:textId="1EB6BB1F" w:rsidR="00DE1AAF" w:rsidRDefault="00DE1AAF">
                                <w:r>
                                  <w:t xml:space="preserve">Det etableres ekstern jordingskontakt </w:t>
                                </w:r>
                                <w:r w:rsidR="00905D9A">
                                  <w:t>like i toppen av Sone 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4050777" id="Tekstboks 40" o:spid="_x0000_s1063" type="#_x0000_t202" style="position:absolute;margin-left:306.3pt;margin-top:10.85pt;width:147pt;height:65.5pt;z-index:2516889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" fillcolor="white [3201]" strokeweight=".5pt">
                    <v:textbox>
                      <w:txbxContent>
                        <w:p w14:paraId="7F73FAD9" w14:textId="1EB6BB1F" w:rsidR="00DE1AAF" w:rsidRDefault="00DE1AAF">
                          <w:r>
                            <w:t xml:space="preserve">Det etableres ekstern jordingskontakt </w:t>
                          </w:r>
                          <w:r w:rsidR="00905D9A">
                            <w:t>like i toppen av Sone C</w:t>
                          </w:r>
                        </w:p>
                      </w:txbxContent>
                    </v:textbox>
                  </v:shape>
                </w:pict>
              </mc:Fallback>
            </mc:AlternateContent>
          </w:r>
          <w:r w:rsidR="00BB2CFF" w:rsidRPr="00297561">
            <w:rPr>
              <w:rFonts w:cstheme="minorHAnsi"/>
              <w:noProof/>
              <w:sz w:val="28"/>
              <w:szCs w:val="28"/>
            </w:rPr>
            <w:drawing>
              <wp:inline distT="0" distB="0" distL="0" distR="0" wp14:anchorId="56B40F04" wp14:editId="54B0FB7F">
                <wp:extent cx="4559534" cy="3886400"/>
                <wp:effectExtent l="0" t="0" r="0" b="0"/>
                <wp:docPr id="1926034166"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6034166" name=""/>
                        <pic:cNvPicPr/>
                      </pic:nvPicPr>
                      <pic:blipFill>
                        <a:blip r:embed="rId39"/>
                        <a:stretch>
                          <a:fillRect/>
                        </a:stretch>
                      </pic:blipFill>
                      <pic:spPr>
                        <a:xfrm>
                          <a:off x="0" y="0"/>
                          <a:ext cx="4559534" cy="3886400"/>
                        </a:xfrm>
                        <a:prstGeom prst="rect">
                          <a:avLst/>
                        </a:prstGeom>
                      </pic:spPr>
                    </pic:pic>
                  </a:graphicData>
                </a:graphic>
              </wp:inline>
            </w:drawing>
          </w:r>
        </w:p>
        <w:p w14:paraId="34DAE287" w14:textId="77777777" w:rsidR="00525BA9" w:rsidRPr="00297561" w:rsidRDefault="00525BA9" w:rsidP="009E4353">
          <w:pPr>
            <w:rPr>
              <w:rFonts w:cstheme="minorHAnsi"/>
              <w:sz w:val="28"/>
              <w:szCs w:val="28"/>
            </w:rPr>
          </w:pPr>
        </w:p>
        <w:p w14:paraId="14BCFF87" w14:textId="5E7285CA" w:rsidR="00525BA9" w:rsidRPr="00297561" w:rsidRDefault="00516D96" w:rsidP="009E4353">
          <w:pPr>
            <w:rPr>
              <w:rFonts w:cstheme="minorHAnsi"/>
              <w:sz w:val="28"/>
              <w:szCs w:val="28"/>
            </w:rPr>
          </w:pPr>
          <w:r w:rsidRPr="00297561">
            <w:rPr>
              <w:rFonts w:cstheme="minorHAnsi"/>
              <w:sz w:val="28"/>
              <w:szCs w:val="28"/>
            </w:rPr>
            <w:t>Figur 2</w:t>
          </w:r>
          <w:r w:rsidR="00D02337" w:rsidRPr="00297561">
            <w:rPr>
              <w:rFonts w:cstheme="minorHAnsi"/>
              <w:sz w:val="28"/>
              <w:szCs w:val="28"/>
            </w:rPr>
            <w:t>2</w:t>
          </w:r>
          <w:r w:rsidRPr="00297561">
            <w:rPr>
              <w:rFonts w:cstheme="minorHAnsi"/>
              <w:sz w:val="28"/>
              <w:szCs w:val="28"/>
            </w:rPr>
            <w:t xml:space="preserve">. </w:t>
          </w:r>
          <w:r w:rsidR="00525BA9" w:rsidRPr="00297561">
            <w:rPr>
              <w:rFonts w:cstheme="minorHAnsi"/>
              <w:sz w:val="28"/>
              <w:szCs w:val="28"/>
            </w:rPr>
            <w:t xml:space="preserve">Design </w:t>
          </w:r>
          <w:r w:rsidRPr="00297561">
            <w:rPr>
              <w:rFonts w:cstheme="minorHAnsi"/>
              <w:sz w:val="28"/>
              <w:szCs w:val="28"/>
            </w:rPr>
            <w:t>av</w:t>
          </w:r>
          <w:r w:rsidR="00006E3C" w:rsidRPr="00297561">
            <w:rPr>
              <w:rFonts w:cstheme="minorHAnsi"/>
              <w:sz w:val="28"/>
              <w:szCs w:val="28"/>
            </w:rPr>
            <w:t xml:space="preserve"> katodiske beskyttelse med kappe for Pilartype I</w:t>
          </w:r>
          <w:r w:rsidRPr="00297561">
            <w:rPr>
              <w:rFonts w:cstheme="minorHAnsi"/>
              <w:sz w:val="28"/>
              <w:szCs w:val="28"/>
            </w:rPr>
            <w:t>. A</w:t>
          </w:r>
          <w:r w:rsidR="00006E3C" w:rsidRPr="00297561">
            <w:rPr>
              <w:rFonts w:cstheme="minorHAnsi"/>
              <w:sz w:val="28"/>
              <w:szCs w:val="28"/>
            </w:rPr>
            <w:t>kse:</w:t>
          </w:r>
          <w:r w:rsidR="00BD2E03" w:rsidRPr="00297561">
            <w:rPr>
              <w:rFonts w:cstheme="minorHAnsi"/>
              <w:sz w:val="28"/>
              <w:szCs w:val="28"/>
            </w:rPr>
            <w:t xml:space="preserve"> 6, 10, 12, 13, 16, 17, 20, 23 og 24.</w:t>
          </w:r>
          <w:r w:rsidR="00D02337" w:rsidRPr="00297561">
            <w:rPr>
              <w:rFonts w:cstheme="minorHAnsi"/>
              <w:sz w:val="28"/>
              <w:szCs w:val="28"/>
            </w:rPr>
            <w:t xml:space="preserve"> Det skal anvendes syrefast klemme </w:t>
          </w:r>
          <w:r w:rsidR="00754CC5" w:rsidRPr="00297561">
            <w:rPr>
              <w:rFonts w:cstheme="minorHAnsi"/>
              <w:sz w:val="28"/>
              <w:szCs w:val="28"/>
            </w:rPr>
            <w:t>som monteres over PE-plankene, der vann-hullene skal være under boltefestene for de syrefaste klammene</w:t>
          </w:r>
          <w:r w:rsidR="00416F52" w:rsidRPr="00297561">
            <w:rPr>
              <w:rFonts w:cstheme="minorHAnsi"/>
              <w:sz w:val="28"/>
              <w:szCs w:val="28"/>
            </w:rPr>
            <w:t xml:space="preserve"> slik vist i figur 23.</w:t>
          </w:r>
        </w:p>
        <w:p w14:paraId="045F214B" w14:textId="77777777" w:rsidR="00727755" w:rsidRPr="00297561" w:rsidRDefault="00727755" w:rsidP="009E4353">
          <w:pPr>
            <w:rPr>
              <w:rFonts w:cstheme="minorHAnsi"/>
              <w:sz w:val="28"/>
              <w:szCs w:val="28"/>
            </w:rPr>
          </w:pPr>
        </w:p>
        <w:p w14:paraId="4874B04B" w14:textId="3C1E5F29" w:rsidR="00727755" w:rsidRPr="00297561" w:rsidRDefault="0088337F" w:rsidP="009E4353">
          <w:pPr>
            <w:rPr>
              <w:rFonts w:cstheme="minorHAnsi"/>
              <w:sz w:val="28"/>
              <w:szCs w:val="28"/>
            </w:rPr>
          </w:pPr>
          <w:r w:rsidRPr="00297561">
            <w:rPr>
              <w:rFonts w:cstheme="minorHAnsi"/>
              <w:noProof/>
              <w:sz w:val="28"/>
              <w:szCs w:val="28"/>
            </w:rPr>
            <mc:AlternateContent>
              <mc:Choice Requires="wps">
                <w:drawing>
                  <wp:anchor distT="0" distB="0" distL="114300" distR="114300" simplePos="0" relativeHeight="251687936" behindDoc="0" locked="0" layoutInCell="1" allowOverlap="1" wp14:anchorId="743588B3" wp14:editId="236A760B">
                    <wp:simplePos x="0" y="0"/>
                    <wp:positionH relativeFrom="column">
                      <wp:posOffset>1337310</wp:posOffset>
                    </wp:positionH>
                    <wp:positionV relativeFrom="paragraph">
                      <wp:posOffset>2049145</wp:posOffset>
                    </wp:positionV>
                    <wp:extent cx="2222500" cy="1949450"/>
                    <wp:effectExtent l="19050" t="38100" r="44450" b="31750"/>
                    <wp:wrapNone/>
                    <wp:docPr id="1148962975" name="Rett pilkobling 39"/>
                    <wp:cNvGraphicFramePr/>
                    <a:graphic xmlns:a="http://schemas.openxmlformats.org/drawingml/2006/main">
                      <a:graphicData uri="http://schemas.microsoft.com/office/word/2010/wordprocessingShape">
                        <wps:wsp>
                          <wps:cNvCnPr/>
                          <wps:spPr>
                            <a:xfrm flipV="1">
                              <a:off x="0" y="0"/>
                              <a:ext cx="2222500" cy="1949450"/>
                            </a:xfrm>
                            <a:prstGeom prst="straightConnector1">
                              <a:avLst/>
                            </a:prstGeom>
                            <a:ln w="317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F39F891" id="Rett pilkobling 39" o:spid="_x0000_s1026" type="#_x0000_t32" style="position:absolute;margin-left:105.3pt;margin-top:161.35pt;width:175pt;height:153.5pt;flip:y;z-index:2516879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" strokecolor="black [3213]" strokeweight="2.5pt">
                    <v:stroke endarrow="block"/>
                  </v:shape>
                </w:pict>
              </mc:Fallback>
            </mc:AlternateContent>
          </w:r>
          <w:r w:rsidR="00416F52" w:rsidRPr="00297561">
            <w:rPr>
              <w:rFonts w:cstheme="minorHAnsi"/>
              <w:noProof/>
              <w:sz w:val="28"/>
              <w:szCs w:val="28"/>
            </w:rPr>
            <w:drawing>
              <wp:inline distT="0" distB="0" distL="0" distR="0" wp14:anchorId="7EA5068D" wp14:editId="56608B88">
                <wp:extent cx="5904230" cy="3954145"/>
                <wp:effectExtent l="0" t="0" r="1270" b="8255"/>
                <wp:docPr id="347744527"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744527" name=""/>
                        <pic:cNvPicPr/>
                      </pic:nvPicPr>
                      <pic:blipFill>
                        <a:blip r:embed="rId40"/>
                        <a:stretch>
                          <a:fillRect/>
                        </a:stretch>
                      </pic:blipFill>
                      <pic:spPr>
                        <a:xfrm>
                          <a:off x="0" y="0"/>
                          <a:ext cx="5904230" cy="3954145"/>
                        </a:xfrm>
                        <a:prstGeom prst="rect">
                          <a:avLst/>
                        </a:prstGeom>
                      </pic:spPr>
                    </pic:pic>
                  </a:graphicData>
                </a:graphic>
              </wp:inline>
            </w:drawing>
          </w:r>
        </w:p>
        <w:p w14:paraId="618354BF" w14:textId="7FDC0E51" w:rsidR="00727755" w:rsidRPr="00297561" w:rsidRDefault="00416F52" w:rsidP="009E4353">
          <w:pPr>
            <w:rPr>
              <w:rFonts w:cstheme="minorHAnsi"/>
              <w:sz w:val="28"/>
              <w:szCs w:val="28"/>
            </w:rPr>
          </w:pPr>
          <w:r w:rsidRPr="00297561">
            <w:rPr>
              <w:rFonts w:cstheme="minorHAnsi"/>
              <w:sz w:val="28"/>
              <w:szCs w:val="28"/>
            </w:rPr>
            <w:t xml:space="preserve">Figur 23. Vannhull etableres under boltefestene for de syrefaste klemmene </w:t>
          </w:r>
          <w:r w:rsidR="002C5CF6" w:rsidRPr="00297561">
            <w:rPr>
              <w:rFonts w:cstheme="minorHAnsi"/>
              <w:sz w:val="28"/>
              <w:szCs w:val="28"/>
            </w:rPr>
            <w:t>sammen med vannhull i PE-plankene.</w:t>
          </w:r>
        </w:p>
        <w:p w14:paraId="68637050" w14:textId="5CDDE554" w:rsidR="00416F52" w:rsidRPr="00297561" w:rsidRDefault="00416F52" w:rsidP="009E4353">
          <w:pPr>
            <w:rPr>
              <w:rFonts w:cstheme="minorHAnsi"/>
              <w:sz w:val="28"/>
              <w:szCs w:val="28"/>
            </w:rPr>
          </w:pPr>
        </w:p>
        <w:p w14:paraId="41BD6F06" w14:textId="684455B9" w:rsidR="006C48D1" w:rsidRPr="00297561" w:rsidRDefault="0088337F" w:rsidP="009E4353">
          <w:pPr>
            <w:rPr>
              <w:rFonts w:cstheme="minorHAnsi"/>
              <w:sz w:val="28"/>
              <w:szCs w:val="28"/>
            </w:rPr>
          </w:pPr>
          <w:r w:rsidRPr="00297561">
            <w:rPr>
              <w:rFonts w:cstheme="minorHAnsi"/>
              <w:sz w:val="28"/>
              <w:szCs w:val="28"/>
            </w:rPr>
            <w:t xml:space="preserve">Anodematerialer </w:t>
          </w:r>
          <w:r w:rsidR="00F8603D" w:rsidRPr="00297561">
            <w:rPr>
              <w:rFonts w:cstheme="minorHAnsi"/>
              <w:sz w:val="28"/>
              <w:szCs w:val="28"/>
            </w:rPr>
            <w:t xml:space="preserve">i Sone C </w:t>
          </w:r>
          <w:r w:rsidRPr="00297561">
            <w:rPr>
              <w:rFonts w:cstheme="minorHAnsi"/>
              <w:sz w:val="28"/>
              <w:szCs w:val="28"/>
            </w:rPr>
            <w:t>for pilarene.</w:t>
          </w:r>
        </w:p>
        <w:p w14:paraId="175586C0" w14:textId="40135719" w:rsidR="00E728CA" w:rsidRPr="00297561" w:rsidRDefault="00E728CA" w:rsidP="009E4353">
          <w:pPr>
            <w:rPr>
              <w:rFonts w:cstheme="minorHAnsi"/>
              <w:sz w:val="28"/>
              <w:szCs w:val="28"/>
            </w:rPr>
          </w:pPr>
          <w:r w:rsidRPr="00297561">
            <w:rPr>
              <w:rFonts w:cstheme="minorHAnsi"/>
              <w:sz w:val="28"/>
              <w:szCs w:val="28"/>
            </w:rPr>
            <w:t>Anod</w:t>
          </w:r>
          <w:r w:rsidR="0070100C" w:rsidRPr="00297561">
            <w:rPr>
              <w:rFonts w:cstheme="minorHAnsi"/>
              <w:sz w:val="28"/>
              <w:szCs w:val="28"/>
            </w:rPr>
            <w:t>ematerialer er angitt i figur 24.</w:t>
          </w:r>
        </w:p>
        <w:p w14:paraId="103978DE" w14:textId="3F739184" w:rsidR="00E728CA" w:rsidRPr="00297561" w:rsidRDefault="00E728CA" w:rsidP="009E4353">
          <w:pPr>
            <w:rPr>
              <w:rFonts w:cstheme="minorHAnsi"/>
              <w:sz w:val="28"/>
              <w:szCs w:val="28"/>
            </w:rPr>
          </w:pPr>
          <w:r w:rsidRPr="00297561">
            <w:rPr>
              <w:rFonts w:cstheme="minorHAnsi"/>
              <w:noProof/>
              <w:sz w:val="28"/>
              <w:szCs w:val="28"/>
            </w:rPr>
            <w:drawing>
              <wp:inline distT="0" distB="0" distL="0" distR="0" wp14:anchorId="4FACFBB6" wp14:editId="0778C6E9">
                <wp:extent cx="3067050" cy="2368550"/>
                <wp:effectExtent l="0" t="0" r="0" b="0"/>
                <wp:docPr id="193718098" name="Bild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67050" cy="2368550"/>
                        </a:xfrm>
                        <a:prstGeom prst="rect">
                          <a:avLst/>
                        </a:prstGeom>
                        <a:noFill/>
                        <a:ln>
                          <a:noFill/>
                        </a:ln>
                      </pic:spPr>
                    </pic:pic>
                  </a:graphicData>
                </a:graphic>
              </wp:inline>
            </w:drawing>
          </w:r>
        </w:p>
        <w:p w14:paraId="752FF462" w14:textId="22C278AD" w:rsidR="0088337F" w:rsidRPr="00297561" w:rsidRDefault="0070100C" w:rsidP="009E4353">
          <w:pPr>
            <w:rPr>
              <w:rFonts w:cstheme="minorHAnsi"/>
              <w:sz w:val="28"/>
              <w:szCs w:val="28"/>
            </w:rPr>
          </w:pPr>
          <w:r w:rsidRPr="00297561">
            <w:rPr>
              <w:rFonts w:cstheme="minorHAnsi"/>
              <w:sz w:val="28"/>
              <w:szCs w:val="28"/>
            </w:rPr>
            <w:t xml:space="preserve">Figur 24. Anodematerialer for </w:t>
          </w:r>
          <w:r w:rsidR="0019401C" w:rsidRPr="00297561">
            <w:rPr>
              <w:rFonts w:cstheme="minorHAnsi"/>
              <w:sz w:val="28"/>
              <w:szCs w:val="28"/>
            </w:rPr>
            <w:t>pilarene.</w:t>
          </w:r>
        </w:p>
        <w:p w14:paraId="05AE5B35" w14:textId="77777777" w:rsidR="0088337F" w:rsidRPr="00297561" w:rsidRDefault="0088337F" w:rsidP="009E4353">
          <w:pPr>
            <w:rPr>
              <w:rFonts w:cstheme="minorHAnsi"/>
              <w:sz w:val="28"/>
              <w:szCs w:val="28"/>
            </w:rPr>
          </w:pPr>
        </w:p>
        <w:p w14:paraId="7C552A5D" w14:textId="77777777" w:rsidR="0088337F" w:rsidRPr="00297561" w:rsidRDefault="0088337F" w:rsidP="009E4353">
          <w:pPr>
            <w:rPr>
              <w:rFonts w:cstheme="minorHAnsi"/>
              <w:sz w:val="28"/>
              <w:szCs w:val="28"/>
            </w:rPr>
          </w:pPr>
        </w:p>
        <w:p w14:paraId="5BA2A82C" w14:textId="63E9CDCB" w:rsidR="00C26B18" w:rsidRPr="00297561" w:rsidRDefault="007A6E3E" w:rsidP="009E4353">
          <w:pPr>
            <w:rPr>
              <w:rFonts w:cstheme="minorHAnsi"/>
              <w:sz w:val="28"/>
              <w:szCs w:val="28"/>
            </w:rPr>
          </w:pPr>
          <w:r w:rsidRPr="00297561">
            <w:rPr>
              <w:rFonts w:cstheme="minorHAnsi"/>
              <w:sz w:val="28"/>
              <w:szCs w:val="28"/>
            </w:rPr>
            <w:t>Anodetilkoblinger for Pilar type I. Akse 6, 10, 12, 13, 16, 17, 20, 23 og 24</w:t>
          </w:r>
          <w:r w:rsidR="00400FDE" w:rsidRPr="00297561">
            <w:rPr>
              <w:rFonts w:cstheme="minorHAnsi"/>
              <w:sz w:val="28"/>
              <w:szCs w:val="28"/>
            </w:rPr>
            <w:t>.</w:t>
          </w:r>
        </w:p>
        <w:p w14:paraId="21313826" w14:textId="42775B85" w:rsidR="00400FDE" w:rsidRPr="00297561" w:rsidRDefault="00400FDE" w:rsidP="009E4353">
          <w:pPr>
            <w:rPr>
              <w:rFonts w:cstheme="minorHAnsi"/>
              <w:sz w:val="28"/>
              <w:szCs w:val="28"/>
            </w:rPr>
          </w:pPr>
        </w:p>
        <w:p w14:paraId="40D90BBB" w14:textId="20095276" w:rsidR="001E709B" w:rsidRPr="00297561" w:rsidRDefault="001E709B" w:rsidP="009E4353">
          <w:pPr>
            <w:rPr>
              <w:rFonts w:cstheme="minorHAnsi"/>
              <w:sz w:val="28"/>
              <w:szCs w:val="28"/>
            </w:rPr>
          </w:pPr>
          <w:r w:rsidRPr="00297561">
            <w:rPr>
              <w:rFonts w:cstheme="minorHAnsi"/>
              <w:sz w:val="28"/>
              <w:szCs w:val="28"/>
            </w:rPr>
            <w:t>For Sone C (pilarty</w:t>
          </w:r>
          <w:r w:rsidR="00E33795" w:rsidRPr="00297561">
            <w:rPr>
              <w:rFonts w:cstheme="minorHAnsi"/>
              <w:sz w:val="28"/>
              <w:szCs w:val="28"/>
            </w:rPr>
            <w:t>pe I) skal det anvendes både titan</w:t>
          </w:r>
          <w:r w:rsidR="00D34C78" w:rsidRPr="00297561">
            <w:rPr>
              <w:rFonts w:cstheme="minorHAnsi"/>
              <w:sz w:val="28"/>
              <w:szCs w:val="28"/>
            </w:rPr>
            <w:t>-</w:t>
          </w:r>
          <w:r w:rsidR="00E33795" w:rsidRPr="00297561">
            <w:rPr>
              <w:rFonts w:cstheme="minorHAnsi"/>
              <w:sz w:val="28"/>
              <w:szCs w:val="28"/>
            </w:rPr>
            <w:t xml:space="preserve"> og sink</w:t>
          </w:r>
          <w:r w:rsidR="00D34C78" w:rsidRPr="00297561">
            <w:rPr>
              <w:rFonts w:cstheme="minorHAnsi"/>
              <w:sz w:val="28"/>
              <w:szCs w:val="28"/>
            </w:rPr>
            <w:t>-</w:t>
          </w:r>
          <w:r w:rsidR="00E33795" w:rsidRPr="00297561">
            <w:rPr>
              <w:rFonts w:cstheme="minorHAnsi"/>
              <w:sz w:val="28"/>
              <w:szCs w:val="28"/>
            </w:rPr>
            <w:t>nett.</w:t>
          </w:r>
        </w:p>
        <w:p w14:paraId="63B96057" w14:textId="743D7B6C" w:rsidR="00E33795" w:rsidRPr="00297561" w:rsidRDefault="00D34C78" w:rsidP="009E4353">
          <w:pPr>
            <w:rPr>
              <w:rFonts w:cstheme="minorHAnsi"/>
              <w:sz w:val="28"/>
              <w:szCs w:val="28"/>
            </w:rPr>
          </w:pPr>
          <w:r w:rsidRPr="00297561">
            <w:rPr>
              <w:rFonts w:cstheme="minorHAnsi"/>
              <w:sz w:val="28"/>
              <w:szCs w:val="28"/>
            </w:rPr>
            <w:t>B</w:t>
          </w:r>
          <w:r w:rsidR="00E33795" w:rsidRPr="00297561">
            <w:rPr>
              <w:rFonts w:cstheme="minorHAnsi"/>
              <w:sz w:val="28"/>
              <w:szCs w:val="28"/>
            </w:rPr>
            <w:t xml:space="preserve">åde titan-nett </w:t>
          </w:r>
          <w:r w:rsidR="00233342" w:rsidRPr="00297561">
            <w:rPr>
              <w:rFonts w:cstheme="minorHAnsi"/>
              <w:sz w:val="28"/>
              <w:szCs w:val="28"/>
            </w:rPr>
            <w:t xml:space="preserve">og </w:t>
          </w:r>
          <w:r w:rsidR="00794C31" w:rsidRPr="00297561">
            <w:rPr>
              <w:rFonts w:cstheme="minorHAnsi"/>
              <w:sz w:val="28"/>
              <w:szCs w:val="28"/>
            </w:rPr>
            <w:t>s</w:t>
          </w:r>
          <w:r w:rsidR="00233342" w:rsidRPr="00297561">
            <w:rPr>
              <w:rFonts w:cstheme="minorHAnsi"/>
              <w:sz w:val="28"/>
              <w:szCs w:val="28"/>
            </w:rPr>
            <w:t xml:space="preserve">ink-nett skal kobles til skap ved anodetilkoblinger og jordtilkoblinger. </w:t>
          </w:r>
          <w:r w:rsidR="00794C31" w:rsidRPr="00297561">
            <w:rPr>
              <w:rFonts w:cstheme="minorHAnsi"/>
              <w:sz w:val="28"/>
              <w:szCs w:val="28"/>
            </w:rPr>
            <w:t xml:space="preserve">Titan-nett skal </w:t>
          </w:r>
          <w:r w:rsidRPr="00297561">
            <w:rPr>
              <w:rFonts w:cstheme="minorHAnsi"/>
              <w:sz w:val="28"/>
              <w:szCs w:val="28"/>
            </w:rPr>
            <w:t>kontrolleres</w:t>
          </w:r>
          <w:r w:rsidR="00794C31" w:rsidRPr="00297561">
            <w:rPr>
              <w:rFonts w:cstheme="minorHAnsi"/>
              <w:sz w:val="28"/>
              <w:szCs w:val="28"/>
            </w:rPr>
            <w:t xml:space="preserve"> via skap ved </w:t>
          </w:r>
          <w:r w:rsidRPr="00297561">
            <w:rPr>
              <w:rFonts w:cstheme="minorHAnsi"/>
              <w:sz w:val="28"/>
              <w:szCs w:val="28"/>
            </w:rPr>
            <w:t>påtrykt</w:t>
          </w:r>
          <w:r w:rsidR="00794C31" w:rsidRPr="00297561">
            <w:rPr>
              <w:rFonts w:cstheme="minorHAnsi"/>
              <w:sz w:val="28"/>
              <w:szCs w:val="28"/>
            </w:rPr>
            <w:t xml:space="preserve"> spenning. Sink-nett føres til skap med </w:t>
          </w:r>
          <w:r w:rsidRPr="00297561">
            <w:rPr>
              <w:rFonts w:cstheme="minorHAnsi"/>
              <w:sz w:val="28"/>
              <w:szCs w:val="28"/>
            </w:rPr>
            <w:t>anode- og jord-kabler for måling av strøm.</w:t>
          </w:r>
        </w:p>
        <w:p w14:paraId="74EC58C3" w14:textId="77777777" w:rsidR="00D34C78" w:rsidRPr="00297561" w:rsidRDefault="00D34C78" w:rsidP="009E4353">
          <w:pPr>
            <w:rPr>
              <w:rFonts w:cstheme="minorHAnsi"/>
              <w:sz w:val="28"/>
              <w:szCs w:val="28"/>
            </w:rPr>
          </w:pPr>
        </w:p>
        <w:p w14:paraId="2F505129" w14:textId="3B5E2E9A" w:rsidR="00D34C78" w:rsidRPr="00297561" w:rsidRDefault="00237CB0" w:rsidP="009E4353">
          <w:pPr>
            <w:rPr>
              <w:rFonts w:cstheme="minorHAnsi"/>
              <w:sz w:val="28"/>
              <w:szCs w:val="28"/>
            </w:rPr>
          </w:pPr>
          <w:r w:rsidRPr="00297561">
            <w:rPr>
              <w:rFonts w:cstheme="minorHAnsi"/>
              <w:sz w:val="28"/>
              <w:szCs w:val="28"/>
            </w:rPr>
            <w:t xml:space="preserve">Figur </w:t>
          </w:r>
          <w:r w:rsidR="00C56D52" w:rsidRPr="00297561">
            <w:rPr>
              <w:rFonts w:cstheme="minorHAnsi"/>
              <w:sz w:val="28"/>
              <w:szCs w:val="28"/>
            </w:rPr>
            <w:t xml:space="preserve">25 viser oversikt over alle </w:t>
          </w:r>
          <w:r w:rsidR="0088241C" w:rsidRPr="00297561">
            <w:rPr>
              <w:rFonts w:cstheme="minorHAnsi"/>
              <w:sz w:val="28"/>
              <w:szCs w:val="28"/>
            </w:rPr>
            <w:t>anode- og armerings-kontakter for samtlige pilarer og soner.</w:t>
          </w:r>
        </w:p>
        <w:p w14:paraId="59B8BC38" w14:textId="77777777" w:rsidR="00400FDE" w:rsidRPr="00297561" w:rsidRDefault="00400FDE" w:rsidP="009E4353">
          <w:pPr>
            <w:rPr>
              <w:rFonts w:cstheme="minorHAnsi"/>
              <w:sz w:val="28"/>
              <w:szCs w:val="28"/>
            </w:rPr>
          </w:pPr>
        </w:p>
        <w:tbl>
          <w:tblPr>
            <w:tblW w:w="9720" w:type="dxa"/>
            <w:tblCellMar>
              <w:left w:w="70" w:type="dxa"/>
              <w:right w:w="70" w:type="dxa"/>
            </w:tblCellMar>
            <w:tblLook w:val="04A0" w:firstRow="1" w:lastRow="0" w:firstColumn="1" w:lastColumn="0" w:noHBand="0" w:noVBand="1"/>
          </w:tblPr>
          <w:tblGrid>
            <w:gridCol w:w="679"/>
            <w:gridCol w:w="804"/>
            <w:gridCol w:w="2013"/>
            <w:gridCol w:w="6342"/>
          </w:tblGrid>
          <w:tr w:rsidR="00660D35" w:rsidRPr="00660D35" w14:paraId="14A3E181" w14:textId="77777777" w:rsidTr="00660D35">
            <w:trPr>
              <w:trHeight w:val="290"/>
            </w:trPr>
            <w:tc>
              <w:tcPr>
                <w:tcW w:w="9720" w:type="dxa"/>
                <w:gridSpan w:val="4"/>
                <w:tcBorders>
                  <w:top w:val="single" w:sz="4" w:space="0" w:color="auto"/>
                  <w:left w:val="single" w:sz="4" w:space="0" w:color="auto"/>
                  <w:bottom w:val="single" w:sz="4" w:space="0" w:color="auto"/>
                  <w:right w:val="single" w:sz="4" w:space="0" w:color="000000"/>
                </w:tcBorders>
                <w:noWrap/>
                <w:vAlign w:val="bottom"/>
                <w:hideMark/>
              </w:tcPr>
              <w:p w14:paraId="0D5F1B38"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 xml:space="preserve">Tilkoblinger anode- </w:t>
                </w:r>
                <w:proofErr w:type="spellStart"/>
                <w:r w:rsidRPr="00660D35">
                  <w:rPr>
                    <w:rFonts w:cstheme="minorHAnsi"/>
                    <w:color w:val="000000"/>
                    <w:sz w:val="28"/>
                    <w:szCs w:val="28"/>
                  </w:rPr>
                  <w:t>armeringskontakt</w:t>
                </w:r>
                <w:proofErr w:type="spellEnd"/>
              </w:p>
            </w:tc>
          </w:tr>
          <w:tr w:rsidR="00660D35" w:rsidRPr="00660D35" w14:paraId="538722FE" w14:textId="77777777" w:rsidTr="00660D35">
            <w:trPr>
              <w:trHeight w:val="290"/>
            </w:trPr>
            <w:tc>
              <w:tcPr>
                <w:tcW w:w="561" w:type="dxa"/>
                <w:tcBorders>
                  <w:top w:val="nil"/>
                  <w:left w:val="single" w:sz="4" w:space="0" w:color="auto"/>
                  <w:bottom w:val="single" w:sz="4" w:space="0" w:color="auto"/>
                  <w:right w:val="single" w:sz="4" w:space="0" w:color="auto"/>
                </w:tcBorders>
                <w:noWrap/>
                <w:vAlign w:val="center"/>
                <w:hideMark/>
              </w:tcPr>
              <w:p w14:paraId="6E0EC124"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Akse</w:t>
                </w:r>
              </w:p>
            </w:tc>
            <w:tc>
              <w:tcPr>
                <w:tcW w:w="804" w:type="dxa"/>
                <w:tcBorders>
                  <w:top w:val="nil"/>
                  <w:left w:val="nil"/>
                  <w:bottom w:val="single" w:sz="4" w:space="0" w:color="auto"/>
                  <w:right w:val="single" w:sz="4" w:space="0" w:color="auto"/>
                </w:tcBorders>
                <w:noWrap/>
                <w:vAlign w:val="center"/>
                <w:hideMark/>
              </w:tcPr>
              <w:p w14:paraId="47147385"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Sone</w:t>
                </w:r>
              </w:p>
            </w:tc>
            <w:tc>
              <w:tcPr>
                <w:tcW w:w="2013" w:type="dxa"/>
                <w:tcBorders>
                  <w:top w:val="nil"/>
                  <w:left w:val="nil"/>
                  <w:bottom w:val="single" w:sz="4" w:space="0" w:color="auto"/>
                  <w:right w:val="single" w:sz="4" w:space="0" w:color="auto"/>
                </w:tcBorders>
                <w:noWrap/>
                <w:vAlign w:val="center"/>
                <w:hideMark/>
              </w:tcPr>
              <w:p w14:paraId="76A08F74"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Tilkoblinger antall</w:t>
                </w:r>
              </w:p>
            </w:tc>
            <w:tc>
              <w:tcPr>
                <w:tcW w:w="6342" w:type="dxa"/>
                <w:tcBorders>
                  <w:top w:val="nil"/>
                  <w:left w:val="nil"/>
                  <w:bottom w:val="single" w:sz="4" w:space="0" w:color="auto"/>
                  <w:right w:val="single" w:sz="4" w:space="0" w:color="auto"/>
                </w:tcBorders>
                <w:noWrap/>
                <w:vAlign w:val="bottom"/>
                <w:hideMark/>
              </w:tcPr>
              <w:p w14:paraId="08AC42B1" w14:textId="77777777" w:rsidR="00660D35" w:rsidRPr="00660D35" w:rsidRDefault="00660D35" w:rsidP="00660D35">
                <w:pPr>
                  <w:tabs>
                    <w:tab w:val="clear" w:pos="284"/>
                  </w:tabs>
                  <w:spacing w:before="0"/>
                  <w:rPr>
                    <w:rFonts w:cstheme="minorHAnsi"/>
                    <w:color w:val="000000"/>
                    <w:sz w:val="28"/>
                    <w:szCs w:val="28"/>
                  </w:rPr>
                </w:pPr>
                <w:r w:rsidRPr="00660D35">
                  <w:rPr>
                    <w:rFonts w:cstheme="minorHAnsi"/>
                    <w:color w:val="000000"/>
                    <w:sz w:val="28"/>
                    <w:szCs w:val="28"/>
                  </w:rPr>
                  <w:t>Lokalisering</w:t>
                </w:r>
              </w:p>
            </w:tc>
          </w:tr>
          <w:tr w:rsidR="00660D35" w:rsidRPr="00660D35" w14:paraId="5DC6F57D" w14:textId="77777777" w:rsidTr="00660D35">
            <w:trPr>
              <w:trHeight w:val="290"/>
            </w:trPr>
            <w:tc>
              <w:tcPr>
                <w:tcW w:w="561" w:type="dxa"/>
                <w:vMerge w:val="restart"/>
                <w:tcBorders>
                  <w:top w:val="nil"/>
                  <w:left w:val="single" w:sz="4" w:space="0" w:color="auto"/>
                  <w:bottom w:val="single" w:sz="4" w:space="0" w:color="auto"/>
                  <w:right w:val="single" w:sz="4" w:space="0" w:color="auto"/>
                </w:tcBorders>
                <w:noWrap/>
                <w:vAlign w:val="center"/>
                <w:hideMark/>
              </w:tcPr>
              <w:p w14:paraId="025647F0"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6</w:t>
                </w:r>
              </w:p>
            </w:tc>
            <w:tc>
              <w:tcPr>
                <w:tcW w:w="804" w:type="dxa"/>
                <w:tcBorders>
                  <w:top w:val="nil"/>
                  <w:left w:val="nil"/>
                  <w:bottom w:val="single" w:sz="4" w:space="0" w:color="auto"/>
                  <w:right w:val="single" w:sz="4" w:space="0" w:color="auto"/>
                </w:tcBorders>
                <w:noWrap/>
                <w:vAlign w:val="center"/>
                <w:hideMark/>
              </w:tcPr>
              <w:p w14:paraId="4312779D"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Sone A</w:t>
                </w:r>
              </w:p>
            </w:tc>
            <w:tc>
              <w:tcPr>
                <w:tcW w:w="2013" w:type="dxa"/>
                <w:tcBorders>
                  <w:top w:val="nil"/>
                  <w:left w:val="nil"/>
                  <w:bottom w:val="single" w:sz="4" w:space="0" w:color="auto"/>
                  <w:right w:val="single" w:sz="4" w:space="0" w:color="auto"/>
                </w:tcBorders>
                <w:noWrap/>
                <w:vAlign w:val="center"/>
                <w:hideMark/>
              </w:tcPr>
              <w:p w14:paraId="36838912"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2</w:t>
                </w:r>
              </w:p>
            </w:tc>
            <w:tc>
              <w:tcPr>
                <w:tcW w:w="6342" w:type="dxa"/>
                <w:tcBorders>
                  <w:top w:val="nil"/>
                  <w:left w:val="nil"/>
                  <w:bottom w:val="single" w:sz="4" w:space="0" w:color="auto"/>
                  <w:right w:val="single" w:sz="4" w:space="0" w:color="auto"/>
                </w:tcBorders>
                <w:noWrap/>
                <w:vAlign w:val="bottom"/>
                <w:hideMark/>
              </w:tcPr>
              <w:p w14:paraId="6F2E4982" w14:textId="77777777" w:rsidR="00660D35" w:rsidRPr="00660D35" w:rsidRDefault="00660D35" w:rsidP="00660D35">
                <w:pPr>
                  <w:tabs>
                    <w:tab w:val="clear" w:pos="284"/>
                  </w:tabs>
                  <w:spacing w:before="0"/>
                  <w:rPr>
                    <w:rFonts w:cstheme="minorHAnsi"/>
                    <w:color w:val="000000"/>
                    <w:sz w:val="28"/>
                    <w:szCs w:val="28"/>
                  </w:rPr>
                </w:pPr>
                <w:r w:rsidRPr="00660D35">
                  <w:rPr>
                    <w:rFonts w:cstheme="minorHAnsi"/>
                    <w:color w:val="000000"/>
                    <w:sz w:val="28"/>
                    <w:szCs w:val="28"/>
                  </w:rPr>
                  <w:t>Midt på pilar, en på hver side</w:t>
                </w:r>
              </w:p>
            </w:tc>
          </w:tr>
          <w:tr w:rsidR="00660D35" w:rsidRPr="00660D35" w14:paraId="47FDB1BD" w14:textId="77777777" w:rsidTr="00660D35">
            <w:trPr>
              <w:trHeight w:val="290"/>
            </w:trPr>
            <w:tc>
              <w:tcPr>
                <w:tcW w:w="561" w:type="dxa"/>
                <w:vMerge/>
                <w:tcBorders>
                  <w:top w:val="nil"/>
                  <w:left w:val="single" w:sz="4" w:space="0" w:color="auto"/>
                  <w:bottom w:val="single" w:sz="4" w:space="0" w:color="auto"/>
                  <w:right w:val="single" w:sz="4" w:space="0" w:color="auto"/>
                </w:tcBorders>
                <w:vAlign w:val="center"/>
                <w:hideMark/>
              </w:tcPr>
              <w:p w14:paraId="34C4A097" w14:textId="77777777" w:rsidR="00660D35" w:rsidRPr="00660D35" w:rsidRDefault="00660D35" w:rsidP="00660D35">
                <w:pPr>
                  <w:tabs>
                    <w:tab w:val="clear" w:pos="284"/>
                  </w:tabs>
                  <w:spacing w:before="0"/>
                  <w:rPr>
                    <w:rFonts w:cstheme="minorHAnsi"/>
                    <w:color w:val="000000"/>
                    <w:sz w:val="28"/>
                    <w:szCs w:val="28"/>
                  </w:rPr>
                </w:pPr>
              </w:p>
            </w:tc>
            <w:tc>
              <w:tcPr>
                <w:tcW w:w="804" w:type="dxa"/>
                <w:tcBorders>
                  <w:top w:val="nil"/>
                  <w:left w:val="nil"/>
                  <w:bottom w:val="single" w:sz="4" w:space="0" w:color="auto"/>
                  <w:right w:val="single" w:sz="4" w:space="0" w:color="auto"/>
                </w:tcBorders>
                <w:noWrap/>
                <w:vAlign w:val="center"/>
                <w:hideMark/>
              </w:tcPr>
              <w:p w14:paraId="76519512"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Sone B</w:t>
                </w:r>
              </w:p>
            </w:tc>
            <w:tc>
              <w:tcPr>
                <w:tcW w:w="2013" w:type="dxa"/>
                <w:tcBorders>
                  <w:top w:val="nil"/>
                  <w:left w:val="nil"/>
                  <w:bottom w:val="single" w:sz="4" w:space="0" w:color="auto"/>
                  <w:right w:val="single" w:sz="4" w:space="0" w:color="auto"/>
                </w:tcBorders>
                <w:noWrap/>
                <w:vAlign w:val="center"/>
                <w:hideMark/>
              </w:tcPr>
              <w:p w14:paraId="32D0DA09"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2</w:t>
                </w:r>
              </w:p>
            </w:tc>
            <w:tc>
              <w:tcPr>
                <w:tcW w:w="6342" w:type="dxa"/>
                <w:tcBorders>
                  <w:top w:val="nil"/>
                  <w:left w:val="nil"/>
                  <w:bottom w:val="single" w:sz="4" w:space="0" w:color="auto"/>
                  <w:right w:val="single" w:sz="4" w:space="0" w:color="auto"/>
                </w:tcBorders>
                <w:noWrap/>
                <w:vAlign w:val="bottom"/>
                <w:hideMark/>
              </w:tcPr>
              <w:p w14:paraId="114966E9" w14:textId="77777777" w:rsidR="00660D35" w:rsidRPr="00660D35" w:rsidRDefault="00660D35" w:rsidP="00660D35">
                <w:pPr>
                  <w:tabs>
                    <w:tab w:val="clear" w:pos="284"/>
                  </w:tabs>
                  <w:spacing w:before="0"/>
                  <w:rPr>
                    <w:rFonts w:cstheme="minorHAnsi"/>
                    <w:color w:val="000000"/>
                    <w:sz w:val="28"/>
                    <w:szCs w:val="28"/>
                  </w:rPr>
                </w:pPr>
                <w:r w:rsidRPr="00660D35">
                  <w:rPr>
                    <w:rFonts w:cstheme="minorHAnsi"/>
                    <w:color w:val="000000"/>
                    <w:sz w:val="28"/>
                    <w:szCs w:val="28"/>
                  </w:rPr>
                  <w:t>Midt i anodesonen, en på hver side</w:t>
                </w:r>
              </w:p>
            </w:tc>
          </w:tr>
          <w:tr w:rsidR="00660D35" w:rsidRPr="00660D35" w14:paraId="5FA58B8E" w14:textId="77777777" w:rsidTr="00660D35">
            <w:trPr>
              <w:trHeight w:val="290"/>
            </w:trPr>
            <w:tc>
              <w:tcPr>
                <w:tcW w:w="561" w:type="dxa"/>
                <w:vMerge/>
                <w:tcBorders>
                  <w:top w:val="nil"/>
                  <w:left w:val="single" w:sz="4" w:space="0" w:color="auto"/>
                  <w:bottom w:val="single" w:sz="4" w:space="0" w:color="auto"/>
                  <w:right w:val="single" w:sz="4" w:space="0" w:color="auto"/>
                </w:tcBorders>
                <w:vAlign w:val="center"/>
                <w:hideMark/>
              </w:tcPr>
              <w:p w14:paraId="6A98893B" w14:textId="77777777" w:rsidR="00660D35" w:rsidRPr="00660D35" w:rsidRDefault="00660D35" w:rsidP="00660D35">
                <w:pPr>
                  <w:tabs>
                    <w:tab w:val="clear" w:pos="284"/>
                  </w:tabs>
                  <w:spacing w:before="0"/>
                  <w:rPr>
                    <w:rFonts w:cstheme="minorHAnsi"/>
                    <w:color w:val="000000"/>
                    <w:sz w:val="28"/>
                    <w:szCs w:val="28"/>
                  </w:rPr>
                </w:pPr>
              </w:p>
            </w:tc>
            <w:tc>
              <w:tcPr>
                <w:tcW w:w="804" w:type="dxa"/>
                <w:tcBorders>
                  <w:top w:val="nil"/>
                  <w:left w:val="nil"/>
                  <w:bottom w:val="single" w:sz="4" w:space="0" w:color="auto"/>
                  <w:right w:val="single" w:sz="4" w:space="0" w:color="auto"/>
                </w:tcBorders>
                <w:noWrap/>
                <w:vAlign w:val="center"/>
                <w:hideMark/>
              </w:tcPr>
              <w:p w14:paraId="78D59A03"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Sone C</w:t>
                </w:r>
              </w:p>
            </w:tc>
            <w:tc>
              <w:tcPr>
                <w:tcW w:w="2013" w:type="dxa"/>
                <w:tcBorders>
                  <w:top w:val="nil"/>
                  <w:left w:val="nil"/>
                  <w:bottom w:val="single" w:sz="4" w:space="0" w:color="auto"/>
                  <w:right w:val="single" w:sz="4" w:space="0" w:color="auto"/>
                </w:tcBorders>
                <w:noWrap/>
                <w:vAlign w:val="center"/>
                <w:hideMark/>
              </w:tcPr>
              <w:p w14:paraId="35824F6A"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4</w:t>
                </w:r>
              </w:p>
            </w:tc>
            <w:tc>
              <w:tcPr>
                <w:tcW w:w="6342" w:type="dxa"/>
                <w:tcBorders>
                  <w:top w:val="nil"/>
                  <w:left w:val="nil"/>
                  <w:bottom w:val="single" w:sz="4" w:space="0" w:color="auto"/>
                  <w:right w:val="single" w:sz="4" w:space="0" w:color="auto"/>
                </w:tcBorders>
                <w:noWrap/>
                <w:vAlign w:val="bottom"/>
                <w:hideMark/>
              </w:tcPr>
              <w:p w14:paraId="632D65C1" w14:textId="77777777" w:rsidR="00660D35" w:rsidRPr="00660D35" w:rsidRDefault="00660D35" w:rsidP="00660D35">
                <w:pPr>
                  <w:tabs>
                    <w:tab w:val="clear" w:pos="284"/>
                  </w:tabs>
                  <w:spacing w:before="0"/>
                  <w:rPr>
                    <w:rFonts w:cstheme="minorHAnsi"/>
                    <w:color w:val="000000"/>
                    <w:sz w:val="28"/>
                    <w:szCs w:val="28"/>
                  </w:rPr>
                </w:pPr>
                <w:r w:rsidRPr="00660D35">
                  <w:rPr>
                    <w:rFonts w:cstheme="minorHAnsi"/>
                    <w:color w:val="000000"/>
                    <w:sz w:val="28"/>
                    <w:szCs w:val="28"/>
                  </w:rPr>
                  <w:t xml:space="preserve">2 </w:t>
                </w:r>
                <w:proofErr w:type="spellStart"/>
                <w:r w:rsidRPr="00660D35">
                  <w:rPr>
                    <w:rFonts w:cstheme="minorHAnsi"/>
                    <w:color w:val="000000"/>
                    <w:sz w:val="28"/>
                    <w:szCs w:val="28"/>
                  </w:rPr>
                  <w:t>stk</w:t>
                </w:r>
                <w:proofErr w:type="spellEnd"/>
                <w:r w:rsidRPr="00660D35">
                  <w:rPr>
                    <w:rFonts w:cstheme="minorHAnsi"/>
                    <w:color w:val="000000"/>
                    <w:sz w:val="28"/>
                    <w:szCs w:val="28"/>
                  </w:rPr>
                  <w:t xml:space="preserve"> for hver anodesone, hver på midten av anodesonen</w:t>
                </w:r>
              </w:p>
            </w:tc>
          </w:tr>
          <w:tr w:rsidR="00660D35" w:rsidRPr="00660D35" w14:paraId="00982452" w14:textId="77777777" w:rsidTr="00660D35">
            <w:trPr>
              <w:trHeight w:val="290"/>
            </w:trPr>
            <w:tc>
              <w:tcPr>
                <w:tcW w:w="561" w:type="dxa"/>
                <w:vMerge w:val="restart"/>
                <w:tcBorders>
                  <w:top w:val="nil"/>
                  <w:left w:val="single" w:sz="4" w:space="0" w:color="auto"/>
                  <w:bottom w:val="single" w:sz="4" w:space="0" w:color="auto"/>
                  <w:right w:val="single" w:sz="4" w:space="0" w:color="auto"/>
                </w:tcBorders>
                <w:noWrap/>
                <w:vAlign w:val="center"/>
                <w:hideMark/>
              </w:tcPr>
              <w:p w14:paraId="6CE7BCBF"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10</w:t>
                </w:r>
              </w:p>
            </w:tc>
            <w:tc>
              <w:tcPr>
                <w:tcW w:w="804" w:type="dxa"/>
                <w:tcBorders>
                  <w:top w:val="nil"/>
                  <w:left w:val="nil"/>
                  <w:bottom w:val="single" w:sz="4" w:space="0" w:color="auto"/>
                  <w:right w:val="single" w:sz="4" w:space="0" w:color="auto"/>
                </w:tcBorders>
                <w:noWrap/>
                <w:vAlign w:val="center"/>
                <w:hideMark/>
              </w:tcPr>
              <w:p w14:paraId="1140D663"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Sone A</w:t>
                </w:r>
              </w:p>
            </w:tc>
            <w:tc>
              <w:tcPr>
                <w:tcW w:w="2013" w:type="dxa"/>
                <w:tcBorders>
                  <w:top w:val="nil"/>
                  <w:left w:val="nil"/>
                  <w:bottom w:val="single" w:sz="4" w:space="0" w:color="auto"/>
                  <w:right w:val="single" w:sz="4" w:space="0" w:color="auto"/>
                </w:tcBorders>
                <w:noWrap/>
                <w:vAlign w:val="center"/>
                <w:hideMark/>
              </w:tcPr>
              <w:p w14:paraId="7F6D561F"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2</w:t>
                </w:r>
              </w:p>
            </w:tc>
            <w:tc>
              <w:tcPr>
                <w:tcW w:w="6342" w:type="dxa"/>
                <w:tcBorders>
                  <w:top w:val="nil"/>
                  <w:left w:val="nil"/>
                  <w:bottom w:val="single" w:sz="4" w:space="0" w:color="auto"/>
                  <w:right w:val="single" w:sz="4" w:space="0" w:color="auto"/>
                </w:tcBorders>
                <w:noWrap/>
                <w:vAlign w:val="bottom"/>
                <w:hideMark/>
              </w:tcPr>
              <w:p w14:paraId="208DF261" w14:textId="77777777" w:rsidR="00660D35" w:rsidRPr="00660D35" w:rsidRDefault="00660D35" w:rsidP="00660D35">
                <w:pPr>
                  <w:tabs>
                    <w:tab w:val="clear" w:pos="284"/>
                  </w:tabs>
                  <w:spacing w:before="0"/>
                  <w:rPr>
                    <w:rFonts w:cstheme="minorHAnsi"/>
                    <w:color w:val="000000"/>
                    <w:sz w:val="28"/>
                    <w:szCs w:val="28"/>
                  </w:rPr>
                </w:pPr>
                <w:r w:rsidRPr="00660D35">
                  <w:rPr>
                    <w:rFonts w:cstheme="minorHAnsi"/>
                    <w:color w:val="000000"/>
                    <w:sz w:val="28"/>
                    <w:szCs w:val="28"/>
                  </w:rPr>
                  <w:t>Midt på pilar, en på hver side</w:t>
                </w:r>
              </w:p>
            </w:tc>
          </w:tr>
          <w:tr w:rsidR="00660D35" w:rsidRPr="00660D35" w14:paraId="49551CB0" w14:textId="77777777" w:rsidTr="00660D35">
            <w:trPr>
              <w:trHeight w:val="290"/>
            </w:trPr>
            <w:tc>
              <w:tcPr>
                <w:tcW w:w="561" w:type="dxa"/>
                <w:vMerge/>
                <w:tcBorders>
                  <w:top w:val="nil"/>
                  <w:left w:val="single" w:sz="4" w:space="0" w:color="auto"/>
                  <w:bottom w:val="single" w:sz="4" w:space="0" w:color="auto"/>
                  <w:right w:val="single" w:sz="4" w:space="0" w:color="auto"/>
                </w:tcBorders>
                <w:vAlign w:val="center"/>
                <w:hideMark/>
              </w:tcPr>
              <w:p w14:paraId="67B6104A" w14:textId="77777777" w:rsidR="00660D35" w:rsidRPr="00660D35" w:rsidRDefault="00660D35" w:rsidP="00660D35">
                <w:pPr>
                  <w:tabs>
                    <w:tab w:val="clear" w:pos="284"/>
                  </w:tabs>
                  <w:spacing w:before="0"/>
                  <w:rPr>
                    <w:rFonts w:cstheme="minorHAnsi"/>
                    <w:color w:val="000000"/>
                    <w:sz w:val="28"/>
                    <w:szCs w:val="28"/>
                  </w:rPr>
                </w:pPr>
              </w:p>
            </w:tc>
            <w:tc>
              <w:tcPr>
                <w:tcW w:w="804" w:type="dxa"/>
                <w:tcBorders>
                  <w:top w:val="nil"/>
                  <w:left w:val="nil"/>
                  <w:bottom w:val="single" w:sz="4" w:space="0" w:color="auto"/>
                  <w:right w:val="single" w:sz="4" w:space="0" w:color="auto"/>
                </w:tcBorders>
                <w:noWrap/>
                <w:vAlign w:val="center"/>
                <w:hideMark/>
              </w:tcPr>
              <w:p w14:paraId="4E9BD10F"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Sone B</w:t>
                </w:r>
              </w:p>
            </w:tc>
            <w:tc>
              <w:tcPr>
                <w:tcW w:w="2013" w:type="dxa"/>
                <w:tcBorders>
                  <w:top w:val="nil"/>
                  <w:left w:val="nil"/>
                  <w:bottom w:val="single" w:sz="4" w:space="0" w:color="auto"/>
                  <w:right w:val="single" w:sz="4" w:space="0" w:color="auto"/>
                </w:tcBorders>
                <w:noWrap/>
                <w:vAlign w:val="center"/>
                <w:hideMark/>
              </w:tcPr>
              <w:p w14:paraId="4AAFFA26"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2</w:t>
                </w:r>
              </w:p>
            </w:tc>
            <w:tc>
              <w:tcPr>
                <w:tcW w:w="6342" w:type="dxa"/>
                <w:tcBorders>
                  <w:top w:val="nil"/>
                  <w:left w:val="nil"/>
                  <w:bottom w:val="single" w:sz="4" w:space="0" w:color="auto"/>
                  <w:right w:val="single" w:sz="4" w:space="0" w:color="auto"/>
                </w:tcBorders>
                <w:noWrap/>
                <w:vAlign w:val="bottom"/>
                <w:hideMark/>
              </w:tcPr>
              <w:p w14:paraId="5C1C6B81" w14:textId="77777777" w:rsidR="00660D35" w:rsidRPr="00660D35" w:rsidRDefault="00660D35" w:rsidP="00660D35">
                <w:pPr>
                  <w:tabs>
                    <w:tab w:val="clear" w:pos="284"/>
                  </w:tabs>
                  <w:spacing w:before="0"/>
                  <w:rPr>
                    <w:rFonts w:cstheme="minorHAnsi"/>
                    <w:color w:val="000000"/>
                    <w:sz w:val="28"/>
                    <w:szCs w:val="28"/>
                  </w:rPr>
                </w:pPr>
                <w:r w:rsidRPr="00660D35">
                  <w:rPr>
                    <w:rFonts w:cstheme="minorHAnsi"/>
                    <w:color w:val="000000"/>
                    <w:sz w:val="28"/>
                    <w:szCs w:val="28"/>
                  </w:rPr>
                  <w:t>Midt i anodesonen, en på hver side</w:t>
                </w:r>
              </w:p>
            </w:tc>
          </w:tr>
          <w:tr w:rsidR="00660D35" w:rsidRPr="00660D35" w14:paraId="4B6619EF" w14:textId="77777777" w:rsidTr="00660D35">
            <w:trPr>
              <w:trHeight w:val="290"/>
            </w:trPr>
            <w:tc>
              <w:tcPr>
                <w:tcW w:w="561" w:type="dxa"/>
                <w:vMerge/>
                <w:tcBorders>
                  <w:top w:val="nil"/>
                  <w:left w:val="single" w:sz="4" w:space="0" w:color="auto"/>
                  <w:bottom w:val="single" w:sz="4" w:space="0" w:color="auto"/>
                  <w:right w:val="single" w:sz="4" w:space="0" w:color="auto"/>
                </w:tcBorders>
                <w:vAlign w:val="center"/>
                <w:hideMark/>
              </w:tcPr>
              <w:p w14:paraId="613A6A32" w14:textId="77777777" w:rsidR="00660D35" w:rsidRPr="00660D35" w:rsidRDefault="00660D35" w:rsidP="00660D35">
                <w:pPr>
                  <w:tabs>
                    <w:tab w:val="clear" w:pos="284"/>
                  </w:tabs>
                  <w:spacing w:before="0"/>
                  <w:rPr>
                    <w:rFonts w:cstheme="minorHAnsi"/>
                    <w:color w:val="000000"/>
                    <w:sz w:val="28"/>
                    <w:szCs w:val="28"/>
                  </w:rPr>
                </w:pPr>
              </w:p>
            </w:tc>
            <w:tc>
              <w:tcPr>
                <w:tcW w:w="804" w:type="dxa"/>
                <w:tcBorders>
                  <w:top w:val="nil"/>
                  <w:left w:val="nil"/>
                  <w:bottom w:val="single" w:sz="4" w:space="0" w:color="auto"/>
                  <w:right w:val="single" w:sz="4" w:space="0" w:color="auto"/>
                </w:tcBorders>
                <w:noWrap/>
                <w:vAlign w:val="center"/>
                <w:hideMark/>
              </w:tcPr>
              <w:p w14:paraId="1908ED56"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Sone C</w:t>
                </w:r>
              </w:p>
            </w:tc>
            <w:tc>
              <w:tcPr>
                <w:tcW w:w="2013" w:type="dxa"/>
                <w:tcBorders>
                  <w:top w:val="nil"/>
                  <w:left w:val="nil"/>
                  <w:bottom w:val="single" w:sz="4" w:space="0" w:color="auto"/>
                  <w:right w:val="single" w:sz="4" w:space="0" w:color="auto"/>
                </w:tcBorders>
                <w:noWrap/>
                <w:vAlign w:val="center"/>
                <w:hideMark/>
              </w:tcPr>
              <w:p w14:paraId="0685C8AC"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4</w:t>
                </w:r>
              </w:p>
            </w:tc>
            <w:tc>
              <w:tcPr>
                <w:tcW w:w="6342" w:type="dxa"/>
                <w:tcBorders>
                  <w:top w:val="nil"/>
                  <w:left w:val="nil"/>
                  <w:bottom w:val="single" w:sz="4" w:space="0" w:color="auto"/>
                  <w:right w:val="single" w:sz="4" w:space="0" w:color="auto"/>
                </w:tcBorders>
                <w:noWrap/>
                <w:vAlign w:val="bottom"/>
                <w:hideMark/>
              </w:tcPr>
              <w:p w14:paraId="55702C73" w14:textId="77777777" w:rsidR="00660D35" w:rsidRPr="00660D35" w:rsidRDefault="00660D35" w:rsidP="00660D35">
                <w:pPr>
                  <w:tabs>
                    <w:tab w:val="clear" w:pos="284"/>
                  </w:tabs>
                  <w:spacing w:before="0"/>
                  <w:rPr>
                    <w:rFonts w:cstheme="minorHAnsi"/>
                    <w:color w:val="000000"/>
                    <w:sz w:val="28"/>
                    <w:szCs w:val="28"/>
                  </w:rPr>
                </w:pPr>
                <w:r w:rsidRPr="00660D35">
                  <w:rPr>
                    <w:rFonts w:cstheme="minorHAnsi"/>
                    <w:color w:val="000000"/>
                    <w:sz w:val="28"/>
                    <w:szCs w:val="28"/>
                  </w:rPr>
                  <w:t xml:space="preserve">2 </w:t>
                </w:r>
                <w:proofErr w:type="spellStart"/>
                <w:r w:rsidRPr="00660D35">
                  <w:rPr>
                    <w:rFonts w:cstheme="minorHAnsi"/>
                    <w:color w:val="000000"/>
                    <w:sz w:val="28"/>
                    <w:szCs w:val="28"/>
                  </w:rPr>
                  <w:t>stk</w:t>
                </w:r>
                <w:proofErr w:type="spellEnd"/>
                <w:r w:rsidRPr="00660D35">
                  <w:rPr>
                    <w:rFonts w:cstheme="minorHAnsi"/>
                    <w:color w:val="000000"/>
                    <w:sz w:val="28"/>
                    <w:szCs w:val="28"/>
                  </w:rPr>
                  <w:t xml:space="preserve"> for hver anodesone, hver på midten av anodesonen</w:t>
                </w:r>
              </w:p>
            </w:tc>
          </w:tr>
          <w:tr w:rsidR="00660D35" w:rsidRPr="00660D35" w14:paraId="1B882EC4" w14:textId="77777777" w:rsidTr="00660D35">
            <w:trPr>
              <w:trHeight w:val="290"/>
            </w:trPr>
            <w:tc>
              <w:tcPr>
                <w:tcW w:w="561" w:type="dxa"/>
                <w:vMerge w:val="restart"/>
                <w:tcBorders>
                  <w:top w:val="nil"/>
                  <w:left w:val="single" w:sz="4" w:space="0" w:color="auto"/>
                  <w:bottom w:val="single" w:sz="4" w:space="0" w:color="auto"/>
                  <w:right w:val="single" w:sz="4" w:space="0" w:color="auto"/>
                </w:tcBorders>
                <w:noWrap/>
                <w:vAlign w:val="center"/>
                <w:hideMark/>
              </w:tcPr>
              <w:p w14:paraId="26FDBDB8"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12</w:t>
                </w:r>
              </w:p>
            </w:tc>
            <w:tc>
              <w:tcPr>
                <w:tcW w:w="804" w:type="dxa"/>
                <w:tcBorders>
                  <w:top w:val="nil"/>
                  <w:left w:val="nil"/>
                  <w:bottom w:val="single" w:sz="4" w:space="0" w:color="auto"/>
                  <w:right w:val="single" w:sz="4" w:space="0" w:color="auto"/>
                </w:tcBorders>
                <w:noWrap/>
                <w:vAlign w:val="center"/>
                <w:hideMark/>
              </w:tcPr>
              <w:p w14:paraId="6F63F1CA"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Sone A</w:t>
                </w:r>
              </w:p>
            </w:tc>
            <w:tc>
              <w:tcPr>
                <w:tcW w:w="2013" w:type="dxa"/>
                <w:tcBorders>
                  <w:top w:val="nil"/>
                  <w:left w:val="nil"/>
                  <w:bottom w:val="single" w:sz="4" w:space="0" w:color="auto"/>
                  <w:right w:val="single" w:sz="4" w:space="0" w:color="auto"/>
                </w:tcBorders>
                <w:noWrap/>
                <w:vAlign w:val="center"/>
                <w:hideMark/>
              </w:tcPr>
              <w:p w14:paraId="683FCA31"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2</w:t>
                </w:r>
              </w:p>
            </w:tc>
            <w:tc>
              <w:tcPr>
                <w:tcW w:w="6342" w:type="dxa"/>
                <w:tcBorders>
                  <w:top w:val="nil"/>
                  <w:left w:val="nil"/>
                  <w:bottom w:val="single" w:sz="4" w:space="0" w:color="auto"/>
                  <w:right w:val="single" w:sz="4" w:space="0" w:color="auto"/>
                </w:tcBorders>
                <w:noWrap/>
                <w:vAlign w:val="bottom"/>
                <w:hideMark/>
              </w:tcPr>
              <w:p w14:paraId="723CA4B9" w14:textId="77777777" w:rsidR="00660D35" w:rsidRPr="00660D35" w:rsidRDefault="00660D35" w:rsidP="00660D35">
                <w:pPr>
                  <w:tabs>
                    <w:tab w:val="clear" w:pos="284"/>
                  </w:tabs>
                  <w:spacing w:before="0"/>
                  <w:rPr>
                    <w:rFonts w:cstheme="minorHAnsi"/>
                    <w:color w:val="000000"/>
                    <w:sz w:val="28"/>
                    <w:szCs w:val="28"/>
                  </w:rPr>
                </w:pPr>
                <w:r w:rsidRPr="00660D35">
                  <w:rPr>
                    <w:rFonts w:cstheme="minorHAnsi"/>
                    <w:color w:val="000000"/>
                    <w:sz w:val="28"/>
                    <w:szCs w:val="28"/>
                  </w:rPr>
                  <w:t>Midt på pilar, en på hver side</w:t>
                </w:r>
              </w:p>
            </w:tc>
          </w:tr>
          <w:tr w:rsidR="00660D35" w:rsidRPr="00660D35" w14:paraId="1BA38538" w14:textId="77777777" w:rsidTr="00660D35">
            <w:trPr>
              <w:trHeight w:val="290"/>
            </w:trPr>
            <w:tc>
              <w:tcPr>
                <w:tcW w:w="561" w:type="dxa"/>
                <w:vMerge/>
                <w:tcBorders>
                  <w:top w:val="nil"/>
                  <w:left w:val="single" w:sz="4" w:space="0" w:color="auto"/>
                  <w:bottom w:val="single" w:sz="4" w:space="0" w:color="auto"/>
                  <w:right w:val="single" w:sz="4" w:space="0" w:color="auto"/>
                </w:tcBorders>
                <w:vAlign w:val="center"/>
                <w:hideMark/>
              </w:tcPr>
              <w:p w14:paraId="5276DBDC" w14:textId="77777777" w:rsidR="00660D35" w:rsidRPr="00660D35" w:rsidRDefault="00660D35" w:rsidP="00660D35">
                <w:pPr>
                  <w:tabs>
                    <w:tab w:val="clear" w:pos="284"/>
                  </w:tabs>
                  <w:spacing w:before="0"/>
                  <w:rPr>
                    <w:rFonts w:cstheme="minorHAnsi"/>
                    <w:color w:val="000000"/>
                    <w:sz w:val="28"/>
                    <w:szCs w:val="28"/>
                  </w:rPr>
                </w:pPr>
              </w:p>
            </w:tc>
            <w:tc>
              <w:tcPr>
                <w:tcW w:w="804" w:type="dxa"/>
                <w:tcBorders>
                  <w:top w:val="nil"/>
                  <w:left w:val="nil"/>
                  <w:bottom w:val="single" w:sz="4" w:space="0" w:color="auto"/>
                  <w:right w:val="single" w:sz="4" w:space="0" w:color="auto"/>
                </w:tcBorders>
                <w:noWrap/>
                <w:vAlign w:val="center"/>
                <w:hideMark/>
              </w:tcPr>
              <w:p w14:paraId="34DD6BC7"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Sone B</w:t>
                </w:r>
              </w:p>
            </w:tc>
            <w:tc>
              <w:tcPr>
                <w:tcW w:w="2013" w:type="dxa"/>
                <w:tcBorders>
                  <w:top w:val="nil"/>
                  <w:left w:val="nil"/>
                  <w:bottom w:val="single" w:sz="4" w:space="0" w:color="auto"/>
                  <w:right w:val="single" w:sz="4" w:space="0" w:color="auto"/>
                </w:tcBorders>
                <w:noWrap/>
                <w:vAlign w:val="center"/>
                <w:hideMark/>
              </w:tcPr>
              <w:p w14:paraId="2D7C7781"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2</w:t>
                </w:r>
              </w:p>
            </w:tc>
            <w:tc>
              <w:tcPr>
                <w:tcW w:w="6342" w:type="dxa"/>
                <w:tcBorders>
                  <w:top w:val="nil"/>
                  <w:left w:val="nil"/>
                  <w:bottom w:val="single" w:sz="4" w:space="0" w:color="auto"/>
                  <w:right w:val="single" w:sz="4" w:space="0" w:color="auto"/>
                </w:tcBorders>
                <w:noWrap/>
                <w:vAlign w:val="bottom"/>
                <w:hideMark/>
              </w:tcPr>
              <w:p w14:paraId="1B014AE9" w14:textId="77777777" w:rsidR="00660D35" w:rsidRPr="00660D35" w:rsidRDefault="00660D35" w:rsidP="00660D35">
                <w:pPr>
                  <w:tabs>
                    <w:tab w:val="clear" w:pos="284"/>
                  </w:tabs>
                  <w:spacing w:before="0"/>
                  <w:rPr>
                    <w:rFonts w:cstheme="minorHAnsi"/>
                    <w:color w:val="000000"/>
                    <w:sz w:val="28"/>
                    <w:szCs w:val="28"/>
                  </w:rPr>
                </w:pPr>
                <w:r w:rsidRPr="00660D35">
                  <w:rPr>
                    <w:rFonts w:cstheme="minorHAnsi"/>
                    <w:color w:val="000000"/>
                    <w:sz w:val="28"/>
                    <w:szCs w:val="28"/>
                  </w:rPr>
                  <w:t>Midt i anodesonen, en på hver side</w:t>
                </w:r>
              </w:p>
            </w:tc>
          </w:tr>
          <w:tr w:rsidR="00660D35" w:rsidRPr="00660D35" w14:paraId="2352853C" w14:textId="77777777" w:rsidTr="00660D35">
            <w:trPr>
              <w:trHeight w:val="290"/>
            </w:trPr>
            <w:tc>
              <w:tcPr>
                <w:tcW w:w="561" w:type="dxa"/>
                <w:vMerge/>
                <w:tcBorders>
                  <w:top w:val="nil"/>
                  <w:left w:val="single" w:sz="4" w:space="0" w:color="auto"/>
                  <w:bottom w:val="single" w:sz="4" w:space="0" w:color="auto"/>
                  <w:right w:val="single" w:sz="4" w:space="0" w:color="auto"/>
                </w:tcBorders>
                <w:vAlign w:val="center"/>
                <w:hideMark/>
              </w:tcPr>
              <w:p w14:paraId="6B3A6E23" w14:textId="77777777" w:rsidR="00660D35" w:rsidRPr="00660D35" w:rsidRDefault="00660D35" w:rsidP="00660D35">
                <w:pPr>
                  <w:tabs>
                    <w:tab w:val="clear" w:pos="284"/>
                  </w:tabs>
                  <w:spacing w:before="0"/>
                  <w:rPr>
                    <w:rFonts w:cstheme="minorHAnsi"/>
                    <w:color w:val="000000"/>
                    <w:sz w:val="28"/>
                    <w:szCs w:val="28"/>
                  </w:rPr>
                </w:pPr>
              </w:p>
            </w:tc>
            <w:tc>
              <w:tcPr>
                <w:tcW w:w="804" w:type="dxa"/>
                <w:tcBorders>
                  <w:top w:val="nil"/>
                  <w:left w:val="nil"/>
                  <w:bottom w:val="single" w:sz="4" w:space="0" w:color="auto"/>
                  <w:right w:val="single" w:sz="4" w:space="0" w:color="auto"/>
                </w:tcBorders>
                <w:noWrap/>
                <w:vAlign w:val="center"/>
                <w:hideMark/>
              </w:tcPr>
              <w:p w14:paraId="3BA028C8"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Sone C</w:t>
                </w:r>
              </w:p>
            </w:tc>
            <w:tc>
              <w:tcPr>
                <w:tcW w:w="2013" w:type="dxa"/>
                <w:tcBorders>
                  <w:top w:val="nil"/>
                  <w:left w:val="nil"/>
                  <w:bottom w:val="single" w:sz="4" w:space="0" w:color="auto"/>
                  <w:right w:val="single" w:sz="4" w:space="0" w:color="auto"/>
                </w:tcBorders>
                <w:noWrap/>
                <w:vAlign w:val="center"/>
                <w:hideMark/>
              </w:tcPr>
              <w:p w14:paraId="0A494212"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4</w:t>
                </w:r>
              </w:p>
            </w:tc>
            <w:tc>
              <w:tcPr>
                <w:tcW w:w="6342" w:type="dxa"/>
                <w:tcBorders>
                  <w:top w:val="nil"/>
                  <w:left w:val="nil"/>
                  <w:bottom w:val="single" w:sz="4" w:space="0" w:color="auto"/>
                  <w:right w:val="single" w:sz="4" w:space="0" w:color="auto"/>
                </w:tcBorders>
                <w:noWrap/>
                <w:vAlign w:val="bottom"/>
                <w:hideMark/>
              </w:tcPr>
              <w:p w14:paraId="377875F8" w14:textId="77777777" w:rsidR="00660D35" w:rsidRPr="00660D35" w:rsidRDefault="00660D35" w:rsidP="00660D35">
                <w:pPr>
                  <w:tabs>
                    <w:tab w:val="clear" w:pos="284"/>
                  </w:tabs>
                  <w:spacing w:before="0"/>
                  <w:rPr>
                    <w:rFonts w:cstheme="minorHAnsi"/>
                    <w:color w:val="000000"/>
                    <w:sz w:val="28"/>
                    <w:szCs w:val="28"/>
                  </w:rPr>
                </w:pPr>
                <w:r w:rsidRPr="00660D35">
                  <w:rPr>
                    <w:rFonts w:cstheme="minorHAnsi"/>
                    <w:color w:val="000000"/>
                    <w:sz w:val="28"/>
                    <w:szCs w:val="28"/>
                  </w:rPr>
                  <w:t xml:space="preserve">2 </w:t>
                </w:r>
                <w:proofErr w:type="spellStart"/>
                <w:r w:rsidRPr="00660D35">
                  <w:rPr>
                    <w:rFonts w:cstheme="minorHAnsi"/>
                    <w:color w:val="000000"/>
                    <w:sz w:val="28"/>
                    <w:szCs w:val="28"/>
                  </w:rPr>
                  <w:t>stk</w:t>
                </w:r>
                <w:proofErr w:type="spellEnd"/>
                <w:r w:rsidRPr="00660D35">
                  <w:rPr>
                    <w:rFonts w:cstheme="minorHAnsi"/>
                    <w:color w:val="000000"/>
                    <w:sz w:val="28"/>
                    <w:szCs w:val="28"/>
                  </w:rPr>
                  <w:t xml:space="preserve"> for hver anodesone, hver på midten av anodesonen</w:t>
                </w:r>
              </w:p>
            </w:tc>
          </w:tr>
          <w:tr w:rsidR="00660D35" w:rsidRPr="00660D35" w14:paraId="556B95E4" w14:textId="77777777" w:rsidTr="00660D35">
            <w:trPr>
              <w:trHeight w:val="290"/>
            </w:trPr>
            <w:tc>
              <w:tcPr>
                <w:tcW w:w="561" w:type="dxa"/>
                <w:vMerge w:val="restart"/>
                <w:tcBorders>
                  <w:top w:val="nil"/>
                  <w:left w:val="single" w:sz="4" w:space="0" w:color="auto"/>
                  <w:bottom w:val="single" w:sz="4" w:space="0" w:color="auto"/>
                  <w:right w:val="single" w:sz="4" w:space="0" w:color="auto"/>
                </w:tcBorders>
                <w:noWrap/>
                <w:vAlign w:val="center"/>
                <w:hideMark/>
              </w:tcPr>
              <w:p w14:paraId="2FCE15FB"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13</w:t>
                </w:r>
              </w:p>
            </w:tc>
            <w:tc>
              <w:tcPr>
                <w:tcW w:w="804" w:type="dxa"/>
                <w:tcBorders>
                  <w:top w:val="nil"/>
                  <w:left w:val="nil"/>
                  <w:bottom w:val="single" w:sz="4" w:space="0" w:color="auto"/>
                  <w:right w:val="single" w:sz="4" w:space="0" w:color="auto"/>
                </w:tcBorders>
                <w:noWrap/>
                <w:vAlign w:val="center"/>
                <w:hideMark/>
              </w:tcPr>
              <w:p w14:paraId="102E0718"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Sone A</w:t>
                </w:r>
              </w:p>
            </w:tc>
            <w:tc>
              <w:tcPr>
                <w:tcW w:w="2013" w:type="dxa"/>
                <w:tcBorders>
                  <w:top w:val="nil"/>
                  <w:left w:val="nil"/>
                  <w:bottom w:val="single" w:sz="4" w:space="0" w:color="auto"/>
                  <w:right w:val="single" w:sz="4" w:space="0" w:color="auto"/>
                </w:tcBorders>
                <w:noWrap/>
                <w:vAlign w:val="center"/>
                <w:hideMark/>
              </w:tcPr>
              <w:p w14:paraId="50D2CD14"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2</w:t>
                </w:r>
              </w:p>
            </w:tc>
            <w:tc>
              <w:tcPr>
                <w:tcW w:w="6342" w:type="dxa"/>
                <w:tcBorders>
                  <w:top w:val="nil"/>
                  <w:left w:val="nil"/>
                  <w:bottom w:val="single" w:sz="4" w:space="0" w:color="auto"/>
                  <w:right w:val="single" w:sz="4" w:space="0" w:color="auto"/>
                </w:tcBorders>
                <w:noWrap/>
                <w:vAlign w:val="bottom"/>
                <w:hideMark/>
              </w:tcPr>
              <w:p w14:paraId="42125C4C" w14:textId="77777777" w:rsidR="00660D35" w:rsidRPr="00660D35" w:rsidRDefault="00660D35" w:rsidP="00660D35">
                <w:pPr>
                  <w:tabs>
                    <w:tab w:val="clear" w:pos="284"/>
                  </w:tabs>
                  <w:spacing w:before="0"/>
                  <w:rPr>
                    <w:rFonts w:cstheme="minorHAnsi"/>
                    <w:color w:val="000000"/>
                    <w:sz w:val="28"/>
                    <w:szCs w:val="28"/>
                  </w:rPr>
                </w:pPr>
                <w:r w:rsidRPr="00660D35">
                  <w:rPr>
                    <w:rFonts w:cstheme="minorHAnsi"/>
                    <w:color w:val="000000"/>
                    <w:sz w:val="28"/>
                    <w:szCs w:val="28"/>
                  </w:rPr>
                  <w:t>Midt på pilar, en på hver side</w:t>
                </w:r>
              </w:p>
            </w:tc>
          </w:tr>
          <w:tr w:rsidR="00660D35" w:rsidRPr="00660D35" w14:paraId="116011E4" w14:textId="77777777" w:rsidTr="00660D35">
            <w:trPr>
              <w:trHeight w:val="290"/>
            </w:trPr>
            <w:tc>
              <w:tcPr>
                <w:tcW w:w="561" w:type="dxa"/>
                <w:vMerge/>
                <w:tcBorders>
                  <w:top w:val="nil"/>
                  <w:left w:val="single" w:sz="4" w:space="0" w:color="auto"/>
                  <w:bottom w:val="single" w:sz="4" w:space="0" w:color="auto"/>
                  <w:right w:val="single" w:sz="4" w:space="0" w:color="auto"/>
                </w:tcBorders>
                <w:vAlign w:val="center"/>
                <w:hideMark/>
              </w:tcPr>
              <w:p w14:paraId="1B623435" w14:textId="77777777" w:rsidR="00660D35" w:rsidRPr="00660D35" w:rsidRDefault="00660D35" w:rsidP="00660D35">
                <w:pPr>
                  <w:tabs>
                    <w:tab w:val="clear" w:pos="284"/>
                  </w:tabs>
                  <w:spacing w:before="0"/>
                  <w:rPr>
                    <w:rFonts w:cstheme="minorHAnsi"/>
                    <w:color w:val="000000"/>
                    <w:sz w:val="28"/>
                    <w:szCs w:val="28"/>
                  </w:rPr>
                </w:pPr>
              </w:p>
            </w:tc>
            <w:tc>
              <w:tcPr>
                <w:tcW w:w="804" w:type="dxa"/>
                <w:tcBorders>
                  <w:top w:val="nil"/>
                  <w:left w:val="nil"/>
                  <w:bottom w:val="single" w:sz="4" w:space="0" w:color="auto"/>
                  <w:right w:val="single" w:sz="4" w:space="0" w:color="auto"/>
                </w:tcBorders>
                <w:noWrap/>
                <w:vAlign w:val="center"/>
                <w:hideMark/>
              </w:tcPr>
              <w:p w14:paraId="217989B5"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Sone B</w:t>
                </w:r>
              </w:p>
            </w:tc>
            <w:tc>
              <w:tcPr>
                <w:tcW w:w="2013" w:type="dxa"/>
                <w:tcBorders>
                  <w:top w:val="nil"/>
                  <w:left w:val="nil"/>
                  <w:bottom w:val="single" w:sz="4" w:space="0" w:color="auto"/>
                  <w:right w:val="single" w:sz="4" w:space="0" w:color="auto"/>
                </w:tcBorders>
                <w:noWrap/>
                <w:vAlign w:val="center"/>
                <w:hideMark/>
              </w:tcPr>
              <w:p w14:paraId="4EA49DEC"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2</w:t>
                </w:r>
              </w:p>
            </w:tc>
            <w:tc>
              <w:tcPr>
                <w:tcW w:w="6342" w:type="dxa"/>
                <w:tcBorders>
                  <w:top w:val="nil"/>
                  <w:left w:val="nil"/>
                  <w:bottom w:val="single" w:sz="4" w:space="0" w:color="auto"/>
                  <w:right w:val="single" w:sz="4" w:space="0" w:color="auto"/>
                </w:tcBorders>
                <w:noWrap/>
                <w:vAlign w:val="bottom"/>
                <w:hideMark/>
              </w:tcPr>
              <w:p w14:paraId="1C4B5747" w14:textId="77777777" w:rsidR="00660D35" w:rsidRPr="00660D35" w:rsidRDefault="00660D35" w:rsidP="00660D35">
                <w:pPr>
                  <w:tabs>
                    <w:tab w:val="clear" w:pos="284"/>
                  </w:tabs>
                  <w:spacing w:before="0"/>
                  <w:rPr>
                    <w:rFonts w:cstheme="minorHAnsi"/>
                    <w:color w:val="000000"/>
                    <w:sz w:val="28"/>
                    <w:szCs w:val="28"/>
                  </w:rPr>
                </w:pPr>
                <w:r w:rsidRPr="00660D35">
                  <w:rPr>
                    <w:rFonts w:cstheme="minorHAnsi"/>
                    <w:color w:val="000000"/>
                    <w:sz w:val="28"/>
                    <w:szCs w:val="28"/>
                  </w:rPr>
                  <w:t>Midt i anodesonen, en på hver side</w:t>
                </w:r>
              </w:p>
            </w:tc>
          </w:tr>
          <w:tr w:rsidR="00660D35" w:rsidRPr="00660D35" w14:paraId="71923579" w14:textId="77777777" w:rsidTr="00660D35">
            <w:trPr>
              <w:trHeight w:val="290"/>
            </w:trPr>
            <w:tc>
              <w:tcPr>
                <w:tcW w:w="561" w:type="dxa"/>
                <w:vMerge/>
                <w:tcBorders>
                  <w:top w:val="nil"/>
                  <w:left w:val="single" w:sz="4" w:space="0" w:color="auto"/>
                  <w:bottom w:val="single" w:sz="4" w:space="0" w:color="auto"/>
                  <w:right w:val="single" w:sz="4" w:space="0" w:color="auto"/>
                </w:tcBorders>
                <w:vAlign w:val="center"/>
                <w:hideMark/>
              </w:tcPr>
              <w:p w14:paraId="2D9B1C2A" w14:textId="77777777" w:rsidR="00660D35" w:rsidRPr="00660D35" w:rsidRDefault="00660D35" w:rsidP="00660D35">
                <w:pPr>
                  <w:tabs>
                    <w:tab w:val="clear" w:pos="284"/>
                  </w:tabs>
                  <w:spacing w:before="0"/>
                  <w:rPr>
                    <w:rFonts w:cstheme="minorHAnsi"/>
                    <w:color w:val="000000"/>
                    <w:sz w:val="28"/>
                    <w:szCs w:val="28"/>
                  </w:rPr>
                </w:pPr>
              </w:p>
            </w:tc>
            <w:tc>
              <w:tcPr>
                <w:tcW w:w="804" w:type="dxa"/>
                <w:tcBorders>
                  <w:top w:val="nil"/>
                  <w:left w:val="nil"/>
                  <w:bottom w:val="single" w:sz="4" w:space="0" w:color="auto"/>
                  <w:right w:val="single" w:sz="4" w:space="0" w:color="auto"/>
                </w:tcBorders>
                <w:noWrap/>
                <w:vAlign w:val="center"/>
                <w:hideMark/>
              </w:tcPr>
              <w:p w14:paraId="329443E9"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Sone C</w:t>
                </w:r>
              </w:p>
            </w:tc>
            <w:tc>
              <w:tcPr>
                <w:tcW w:w="2013" w:type="dxa"/>
                <w:tcBorders>
                  <w:top w:val="nil"/>
                  <w:left w:val="nil"/>
                  <w:bottom w:val="single" w:sz="4" w:space="0" w:color="auto"/>
                  <w:right w:val="single" w:sz="4" w:space="0" w:color="auto"/>
                </w:tcBorders>
                <w:noWrap/>
                <w:vAlign w:val="center"/>
                <w:hideMark/>
              </w:tcPr>
              <w:p w14:paraId="7CFE1483"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4</w:t>
                </w:r>
              </w:p>
            </w:tc>
            <w:tc>
              <w:tcPr>
                <w:tcW w:w="6342" w:type="dxa"/>
                <w:tcBorders>
                  <w:top w:val="nil"/>
                  <w:left w:val="nil"/>
                  <w:bottom w:val="single" w:sz="4" w:space="0" w:color="auto"/>
                  <w:right w:val="single" w:sz="4" w:space="0" w:color="auto"/>
                </w:tcBorders>
                <w:noWrap/>
                <w:vAlign w:val="bottom"/>
                <w:hideMark/>
              </w:tcPr>
              <w:p w14:paraId="3A65E1BF" w14:textId="77777777" w:rsidR="00660D35" w:rsidRPr="00660D35" w:rsidRDefault="00660D35" w:rsidP="00660D35">
                <w:pPr>
                  <w:tabs>
                    <w:tab w:val="clear" w:pos="284"/>
                  </w:tabs>
                  <w:spacing w:before="0"/>
                  <w:rPr>
                    <w:rFonts w:cstheme="minorHAnsi"/>
                    <w:color w:val="000000"/>
                    <w:sz w:val="28"/>
                    <w:szCs w:val="28"/>
                  </w:rPr>
                </w:pPr>
                <w:r w:rsidRPr="00660D35">
                  <w:rPr>
                    <w:rFonts w:cstheme="minorHAnsi"/>
                    <w:color w:val="000000"/>
                    <w:sz w:val="28"/>
                    <w:szCs w:val="28"/>
                  </w:rPr>
                  <w:t xml:space="preserve">2 </w:t>
                </w:r>
                <w:proofErr w:type="spellStart"/>
                <w:r w:rsidRPr="00660D35">
                  <w:rPr>
                    <w:rFonts w:cstheme="minorHAnsi"/>
                    <w:color w:val="000000"/>
                    <w:sz w:val="28"/>
                    <w:szCs w:val="28"/>
                  </w:rPr>
                  <w:t>stk</w:t>
                </w:r>
                <w:proofErr w:type="spellEnd"/>
                <w:r w:rsidRPr="00660D35">
                  <w:rPr>
                    <w:rFonts w:cstheme="minorHAnsi"/>
                    <w:color w:val="000000"/>
                    <w:sz w:val="28"/>
                    <w:szCs w:val="28"/>
                  </w:rPr>
                  <w:t xml:space="preserve"> for hver anodesone, hver på midten av anodesonen</w:t>
                </w:r>
              </w:p>
            </w:tc>
          </w:tr>
          <w:tr w:rsidR="00660D35" w:rsidRPr="00660D35" w14:paraId="22F823A3" w14:textId="77777777" w:rsidTr="00660D35">
            <w:trPr>
              <w:trHeight w:val="290"/>
            </w:trPr>
            <w:tc>
              <w:tcPr>
                <w:tcW w:w="561" w:type="dxa"/>
                <w:vMerge w:val="restart"/>
                <w:tcBorders>
                  <w:top w:val="nil"/>
                  <w:left w:val="single" w:sz="4" w:space="0" w:color="auto"/>
                  <w:bottom w:val="single" w:sz="4" w:space="0" w:color="auto"/>
                  <w:right w:val="single" w:sz="4" w:space="0" w:color="auto"/>
                </w:tcBorders>
                <w:noWrap/>
                <w:vAlign w:val="center"/>
                <w:hideMark/>
              </w:tcPr>
              <w:p w14:paraId="111A620A"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16</w:t>
                </w:r>
              </w:p>
            </w:tc>
            <w:tc>
              <w:tcPr>
                <w:tcW w:w="804" w:type="dxa"/>
                <w:tcBorders>
                  <w:top w:val="nil"/>
                  <w:left w:val="nil"/>
                  <w:bottom w:val="single" w:sz="4" w:space="0" w:color="auto"/>
                  <w:right w:val="single" w:sz="4" w:space="0" w:color="auto"/>
                </w:tcBorders>
                <w:noWrap/>
                <w:vAlign w:val="center"/>
                <w:hideMark/>
              </w:tcPr>
              <w:p w14:paraId="3C2FCF82"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Sone A</w:t>
                </w:r>
              </w:p>
            </w:tc>
            <w:tc>
              <w:tcPr>
                <w:tcW w:w="2013" w:type="dxa"/>
                <w:tcBorders>
                  <w:top w:val="nil"/>
                  <w:left w:val="nil"/>
                  <w:bottom w:val="single" w:sz="4" w:space="0" w:color="auto"/>
                  <w:right w:val="single" w:sz="4" w:space="0" w:color="auto"/>
                </w:tcBorders>
                <w:noWrap/>
                <w:vAlign w:val="center"/>
                <w:hideMark/>
              </w:tcPr>
              <w:p w14:paraId="113878B5"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2</w:t>
                </w:r>
              </w:p>
            </w:tc>
            <w:tc>
              <w:tcPr>
                <w:tcW w:w="6342" w:type="dxa"/>
                <w:tcBorders>
                  <w:top w:val="nil"/>
                  <w:left w:val="nil"/>
                  <w:bottom w:val="single" w:sz="4" w:space="0" w:color="auto"/>
                  <w:right w:val="single" w:sz="4" w:space="0" w:color="auto"/>
                </w:tcBorders>
                <w:noWrap/>
                <w:vAlign w:val="bottom"/>
                <w:hideMark/>
              </w:tcPr>
              <w:p w14:paraId="3E7B805C" w14:textId="77777777" w:rsidR="00660D35" w:rsidRPr="00660D35" w:rsidRDefault="00660D35" w:rsidP="00660D35">
                <w:pPr>
                  <w:tabs>
                    <w:tab w:val="clear" w:pos="284"/>
                  </w:tabs>
                  <w:spacing w:before="0"/>
                  <w:rPr>
                    <w:rFonts w:cstheme="minorHAnsi"/>
                    <w:color w:val="000000"/>
                    <w:sz w:val="28"/>
                    <w:szCs w:val="28"/>
                  </w:rPr>
                </w:pPr>
                <w:r w:rsidRPr="00660D35">
                  <w:rPr>
                    <w:rFonts w:cstheme="minorHAnsi"/>
                    <w:color w:val="000000"/>
                    <w:sz w:val="28"/>
                    <w:szCs w:val="28"/>
                  </w:rPr>
                  <w:t>Midt på pilar, en på hver side</w:t>
                </w:r>
              </w:p>
            </w:tc>
          </w:tr>
          <w:tr w:rsidR="00660D35" w:rsidRPr="00660D35" w14:paraId="5B831C90" w14:textId="77777777" w:rsidTr="00660D35">
            <w:trPr>
              <w:trHeight w:val="290"/>
            </w:trPr>
            <w:tc>
              <w:tcPr>
                <w:tcW w:w="561" w:type="dxa"/>
                <w:vMerge/>
                <w:tcBorders>
                  <w:top w:val="nil"/>
                  <w:left w:val="single" w:sz="4" w:space="0" w:color="auto"/>
                  <w:bottom w:val="single" w:sz="4" w:space="0" w:color="auto"/>
                  <w:right w:val="single" w:sz="4" w:space="0" w:color="auto"/>
                </w:tcBorders>
                <w:vAlign w:val="center"/>
                <w:hideMark/>
              </w:tcPr>
              <w:p w14:paraId="247BF25E" w14:textId="77777777" w:rsidR="00660D35" w:rsidRPr="00660D35" w:rsidRDefault="00660D35" w:rsidP="00660D35">
                <w:pPr>
                  <w:tabs>
                    <w:tab w:val="clear" w:pos="284"/>
                  </w:tabs>
                  <w:spacing w:before="0"/>
                  <w:rPr>
                    <w:rFonts w:cstheme="minorHAnsi"/>
                    <w:color w:val="000000"/>
                    <w:sz w:val="28"/>
                    <w:szCs w:val="28"/>
                  </w:rPr>
                </w:pPr>
              </w:p>
            </w:tc>
            <w:tc>
              <w:tcPr>
                <w:tcW w:w="804" w:type="dxa"/>
                <w:tcBorders>
                  <w:top w:val="nil"/>
                  <w:left w:val="nil"/>
                  <w:bottom w:val="single" w:sz="4" w:space="0" w:color="auto"/>
                  <w:right w:val="single" w:sz="4" w:space="0" w:color="auto"/>
                </w:tcBorders>
                <w:noWrap/>
                <w:vAlign w:val="center"/>
                <w:hideMark/>
              </w:tcPr>
              <w:p w14:paraId="420DC4EF"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Sone B</w:t>
                </w:r>
              </w:p>
            </w:tc>
            <w:tc>
              <w:tcPr>
                <w:tcW w:w="2013" w:type="dxa"/>
                <w:tcBorders>
                  <w:top w:val="nil"/>
                  <w:left w:val="nil"/>
                  <w:bottom w:val="single" w:sz="4" w:space="0" w:color="auto"/>
                  <w:right w:val="single" w:sz="4" w:space="0" w:color="auto"/>
                </w:tcBorders>
                <w:noWrap/>
                <w:vAlign w:val="center"/>
                <w:hideMark/>
              </w:tcPr>
              <w:p w14:paraId="2548D4ED"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2</w:t>
                </w:r>
              </w:p>
            </w:tc>
            <w:tc>
              <w:tcPr>
                <w:tcW w:w="6342" w:type="dxa"/>
                <w:tcBorders>
                  <w:top w:val="nil"/>
                  <w:left w:val="nil"/>
                  <w:bottom w:val="single" w:sz="4" w:space="0" w:color="auto"/>
                  <w:right w:val="single" w:sz="4" w:space="0" w:color="auto"/>
                </w:tcBorders>
                <w:noWrap/>
                <w:vAlign w:val="bottom"/>
                <w:hideMark/>
              </w:tcPr>
              <w:p w14:paraId="761D423D" w14:textId="77777777" w:rsidR="00660D35" w:rsidRPr="00660D35" w:rsidRDefault="00660D35" w:rsidP="00660D35">
                <w:pPr>
                  <w:tabs>
                    <w:tab w:val="clear" w:pos="284"/>
                  </w:tabs>
                  <w:spacing w:before="0"/>
                  <w:rPr>
                    <w:rFonts w:cstheme="minorHAnsi"/>
                    <w:color w:val="000000"/>
                    <w:sz w:val="28"/>
                    <w:szCs w:val="28"/>
                  </w:rPr>
                </w:pPr>
                <w:r w:rsidRPr="00660D35">
                  <w:rPr>
                    <w:rFonts w:cstheme="minorHAnsi"/>
                    <w:color w:val="000000"/>
                    <w:sz w:val="28"/>
                    <w:szCs w:val="28"/>
                  </w:rPr>
                  <w:t>Midt i anodesonen, en på hver side</w:t>
                </w:r>
              </w:p>
            </w:tc>
          </w:tr>
          <w:tr w:rsidR="00660D35" w:rsidRPr="00660D35" w14:paraId="5D4BEEB7" w14:textId="77777777" w:rsidTr="00660D35">
            <w:trPr>
              <w:trHeight w:val="290"/>
            </w:trPr>
            <w:tc>
              <w:tcPr>
                <w:tcW w:w="561" w:type="dxa"/>
                <w:vMerge/>
                <w:tcBorders>
                  <w:top w:val="nil"/>
                  <w:left w:val="single" w:sz="4" w:space="0" w:color="auto"/>
                  <w:bottom w:val="single" w:sz="4" w:space="0" w:color="auto"/>
                  <w:right w:val="single" w:sz="4" w:space="0" w:color="auto"/>
                </w:tcBorders>
                <w:vAlign w:val="center"/>
                <w:hideMark/>
              </w:tcPr>
              <w:p w14:paraId="4FEBAAA3" w14:textId="77777777" w:rsidR="00660D35" w:rsidRPr="00660D35" w:rsidRDefault="00660D35" w:rsidP="00660D35">
                <w:pPr>
                  <w:tabs>
                    <w:tab w:val="clear" w:pos="284"/>
                  </w:tabs>
                  <w:spacing w:before="0"/>
                  <w:rPr>
                    <w:rFonts w:cstheme="minorHAnsi"/>
                    <w:color w:val="000000"/>
                    <w:sz w:val="28"/>
                    <w:szCs w:val="28"/>
                  </w:rPr>
                </w:pPr>
              </w:p>
            </w:tc>
            <w:tc>
              <w:tcPr>
                <w:tcW w:w="804" w:type="dxa"/>
                <w:tcBorders>
                  <w:top w:val="nil"/>
                  <w:left w:val="nil"/>
                  <w:bottom w:val="single" w:sz="4" w:space="0" w:color="auto"/>
                  <w:right w:val="single" w:sz="4" w:space="0" w:color="auto"/>
                </w:tcBorders>
                <w:noWrap/>
                <w:vAlign w:val="center"/>
                <w:hideMark/>
              </w:tcPr>
              <w:p w14:paraId="1EFDFF64"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Sone C</w:t>
                </w:r>
              </w:p>
            </w:tc>
            <w:tc>
              <w:tcPr>
                <w:tcW w:w="2013" w:type="dxa"/>
                <w:tcBorders>
                  <w:top w:val="nil"/>
                  <w:left w:val="nil"/>
                  <w:bottom w:val="single" w:sz="4" w:space="0" w:color="auto"/>
                  <w:right w:val="single" w:sz="4" w:space="0" w:color="auto"/>
                </w:tcBorders>
                <w:noWrap/>
                <w:vAlign w:val="center"/>
                <w:hideMark/>
              </w:tcPr>
              <w:p w14:paraId="113B6072"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4</w:t>
                </w:r>
              </w:p>
            </w:tc>
            <w:tc>
              <w:tcPr>
                <w:tcW w:w="6342" w:type="dxa"/>
                <w:tcBorders>
                  <w:top w:val="nil"/>
                  <w:left w:val="nil"/>
                  <w:bottom w:val="single" w:sz="4" w:space="0" w:color="auto"/>
                  <w:right w:val="single" w:sz="4" w:space="0" w:color="auto"/>
                </w:tcBorders>
                <w:noWrap/>
                <w:vAlign w:val="bottom"/>
                <w:hideMark/>
              </w:tcPr>
              <w:p w14:paraId="2DEFA2F9" w14:textId="77777777" w:rsidR="00660D35" w:rsidRPr="00660D35" w:rsidRDefault="00660D35" w:rsidP="00660D35">
                <w:pPr>
                  <w:tabs>
                    <w:tab w:val="clear" w:pos="284"/>
                  </w:tabs>
                  <w:spacing w:before="0"/>
                  <w:rPr>
                    <w:rFonts w:cstheme="minorHAnsi"/>
                    <w:color w:val="000000"/>
                    <w:sz w:val="28"/>
                    <w:szCs w:val="28"/>
                  </w:rPr>
                </w:pPr>
                <w:r w:rsidRPr="00660D35">
                  <w:rPr>
                    <w:rFonts w:cstheme="minorHAnsi"/>
                    <w:color w:val="000000"/>
                    <w:sz w:val="28"/>
                    <w:szCs w:val="28"/>
                  </w:rPr>
                  <w:t xml:space="preserve">2 </w:t>
                </w:r>
                <w:proofErr w:type="spellStart"/>
                <w:r w:rsidRPr="00660D35">
                  <w:rPr>
                    <w:rFonts w:cstheme="minorHAnsi"/>
                    <w:color w:val="000000"/>
                    <w:sz w:val="28"/>
                    <w:szCs w:val="28"/>
                  </w:rPr>
                  <w:t>stk</w:t>
                </w:r>
                <w:proofErr w:type="spellEnd"/>
                <w:r w:rsidRPr="00660D35">
                  <w:rPr>
                    <w:rFonts w:cstheme="minorHAnsi"/>
                    <w:color w:val="000000"/>
                    <w:sz w:val="28"/>
                    <w:szCs w:val="28"/>
                  </w:rPr>
                  <w:t xml:space="preserve"> for hver anodesone, hver på midten av anodesonen</w:t>
                </w:r>
              </w:p>
            </w:tc>
          </w:tr>
          <w:tr w:rsidR="00660D35" w:rsidRPr="00660D35" w14:paraId="54807A62" w14:textId="77777777" w:rsidTr="00660D35">
            <w:trPr>
              <w:trHeight w:val="290"/>
            </w:trPr>
            <w:tc>
              <w:tcPr>
                <w:tcW w:w="561" w:type="dxa"/>
                <w:vMerge w:val="restart"/>
                <w:tcBorders>
                  <w:top w:val="nil"/>
                  <w:left w:val="single" w:sz="4" w:space="0" w:color="auto"/>
                  <w:bottom w:val="single" w:sz="4" w:space="0" w:color="auto"/>
                  <w:right w:val="single" w:sz="4" w:space="0" w:color="auto"/>
                </w:tcBorders>
                <w:noWrap/>
                <w:vAlign w:val="center"/>
                <w:hideMark/>
              </w:tcPr>
              <w:p w14:paraId="4511CE87"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17</w:t>
                </w:r>
              </w:p>
            </w:tc>
            <w:tc>
              <w:tcPr>
                <w:tcW w:w="804" w:type="dxa"/>
                <w:tcBorders>
                  <w:top w:val="nil"/>
                  <w:left w:val="nil"/>
                  <w:bottom w:val="single" w:sz="4" w:space="0" w:color="auto"/>
                  <w:right w:val="single" w:sz="4" w:space="0" w:color="auto"/>
                </w:tcBorders>
                <w:noWrap/>
                <w:vAlign w:val="center"/>
                <w:hideMark/>
              </w:tcPr>
              <w:p w14:paraId="572CE809"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Sone A</w:t>
                </w:r>
              </w:p>
            </w:tc>
            <w:tc>
              <w:tcPr>
                <w:tcW w:w="2013" w:type="dxa"/>
                <w:tcBorders>
                  <w:top w:val="nil"/>
                  <w:left w:val="nil"/>
                  <w:bottom w:val="single" w:sz="4" w:space="0" w:color="auto"/>
                  <w:right w:val="single" w:sz="4" w:space="0" w:color="auto"/>
                </w:tcBorders>
                <w:noWrap/>
                <w:vAlign w:val="center"/>
                <w:hideMark/>
              </w:tcPr>
              <w:p w14:paraId="70CE76AF"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2</w:t>
                </w:r>
              </w:p>
            </w:tc>
            <w:tc>
              <w:tcPr>
                <w:tcW w:w="6342" w:type="dxa"/>
                <w:tcBorders>
                  <w:top w:val="nil"/>
                  <w:left w:val="nil"/>
                  <w:bottom w:val="single" w:sz="4" w:space="0" w:color="auto"/>
                  <w:right w:val="single" w:sz="4" w:space="0" w:color="auto"/>
                </w:tcBorders>
                <w:noWrap/>
                <w:vAlign w:val="bottom"/>
                <w:hideMark/>
              </w:tcPr>
              <w:p w14:paraId="3BAC1A79" w14:textId="77777777" w:rsidR="00660D35" w:rsidRPr="00660D35" w:rsidRDefault="00660D35" w:rsidP="00660D35">
                <w:pPr>
                  <w:tabs>
                    <w:tab w:val="clear" w:pos="284"/>
                  </w:tabs>
                  <w:spacing w:before="0"/>
                  <w:rPr>
                    <w:rFonts w:cstheme="minorHAnsi"/>
                    <w:color w:val="000000"/>
                    <w:sz w:val="28"/>
                    <w:szCs w:val="28"/>
                  </w:rPr>
                </w:pPr>
                <w:r w:rsidRPr="00660D35">
                  <w:rPr>
                    <w:rFonts w:cstheme="minorHAnsi"/>
                    <w:color w:val="000000"/>
                    <w:sz w:val="28"/>
                    <w:szCs w:val="28"/>
                  </w:rPr>
                  <w:t>Midt på pilar, en på hver side</w:t>
                </w:r>
              </w:p>
            </w:tc>
          </w:tr>
          <w:tr w:rsidR="00660D35" w:rsidRPr="00660D35" w14:paraId="58A75325" w14:textId="77777777" w:rsidTr="00660D35">
            <w:trPr>
              <w:trHeight w:val="290"/>
            </w:trPr>
            <w:tc>
              <w:tcPr>
                <w:tcW w:w="561" w:type="dxa"/>
                <w:vMerge/>
                <w:tcBorders>
                  <w:top w:val="nil"/>
                  <w:left w:val="single" w:sz="4" w:space="0" w:color="auto"/>
                  <w:bottom w:val="single" w:sz="4" w:space="0" w:color="auto"/>
                  <w:right w:val="single" w:sz="4" w:space="0" w:color="auto"/>
                </w:tcBorders>
                <w:vAlign w:val="center"/>
                <w:hideMark/>
              </w:tcPr>
              <w:p w14:paraId="5FE3E70E" w14:textId="77777777" w:rsidR="00660D35" w:rsidRPr="00660D35" w:rsidRDefault="00660D35" w:rsidP="00660D35">
                <w:pPr>
                  <w:tabs>
                    <w:tab w:val="clear" w:pos="284"/>
                  </w:tabs>
                  <w:spacing w:before="0"/>
                  <w:rPr>
                    <w:rFonts w:cstheme="minorHAnsi"/>
                    <w:color w:val="000000"/>
                    <w:sz w:val="28"/>
                    <w:szCs w:val="28"/>
                  </w:rPr>
                </w:pPr>
              </w:p>
            </w:tc>
            <w:tc>
              <w:tcPr>
                <w:tcW w:w="804" w:type="dxa"/>
                <w:tcBorders>
                  <w:top w:val="nil"/>
                  <w:left w:val="nil"/>
                  <w:bottom w:val="single" w:sz="4" w:space="0" w:color="auto"/>
                  <w:right w:val="single" w:sz="4" w:space="0" w:color="auto"/>
                </w:tcBorders>
                <w:noWrap/>
                <w:vAlign w:val="center"/>
                <w:hideMark/>
              </w:tcPr>
              <w:p w14:paraId="4523DBAD"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Sone B</w:t>
                </w:r>
              </w:p>
            </w:tc>
            <w:tc>
              <w:tcPr>
                <w:tcW w:w="2013" w:type="dxa"/>
                <w:tcBorders>
                  <w:top w:val="nil"/>
                  <w:left w:val="nil"/>
                  <w:bottom w:val="single" w:sz="4" w:space="0" w:color="auto"/>
                  <w:right w:val="single" w:sz="4" w:space="0" w:color="auto"/>
                </w:tcBorders>
                <w:noWrap/>
                <w:vAlign w:val="center"/>
                <w:hideMark/>
              </w:tcPr>
              <w:p w14:paraId="0BAF62A7"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2</w:t>
                </w:r>
              </w:p>
            </w:tc>
            <w:tc>
              <w:tcPr>
                <w:tcW w:w="6342" w:type="dxa"/>
                <w:tcBorders>
                  <w:top w:val="nil"/>
                  <w:left w:val="nil"/>
                  <w:bottom w:val="single" w:sz="4" w:space="0" w:color="auto"/>
                  <w:right w:val="single" w:sz="4" w:space="0" w:color="auto"/>
                </w:tcBorders>
                <w:noWrap/>
                <w:vAlign w:val="bottom"/>
                <w:hideMark/>
              </w:tcPr>
              <w:p w14:paraId="62685C3C" w14:textId="77777777" w:rsidR="00660D35" w:rsidRPr="00660D35" w:rsidRDefault="00660D35" w:rsidP="00660D35">
                <w:pPr>
                  <w:tabs>
                    <w:tab w:val="clear" w:pos="284"/>
                  </w:tabs>
                  <w:spacing w:before="0"/>
                  <w:rPr>
                    <w:rFonts w:cstheme="minorHAnsi"/>
                    <w:color w:val="000000"/>
                    <w:sz w:val="28"/>
                    <w:szCs w:val="28"/>
                  </w:rPr>
                </w:pPr>
                <w:r w:rsidRPr="00660D35">
                  <w:rPr>
                    <w:rFonts w:cstheme="minorHAnsi"/>
                    <w:color w:val="000000"/>
                    <w:sz w:val="28"/>
                    <w:szCs w:val="28"/>
                  </w:rPr>
                  <w:t>Midt i anodesonen, en på hver side</w:t>
                </w:r>
              </w:p>
            </w:tc>
          </w:tr>
          <w:tr w:rsidR="00660D35" w:rsidRPr="00660D35" w14:paraId="2C5B608B" w14:textId="77777777" w:rsidTr="00660D35">
            <w:trPr>
              <w:trHeight w:val="290"/>
            </w:trPr>
            <w:tc>
              <w:tcPr>
                <w:tcW w:w="561" w:type="dxa"/>
                <w:vMerge/>
                <w:tcBorders>
                  <w:top w:val="nil"/>
                  <w:left w:val="single" w:sz="4" w:space="0" w:color="auto"/>
                  <w:bottom w:val="single" w:sz="4" w:space="0" w:color="auto"/>
                  <w:right w:val="single" w:sz="4" w:space="0" w:color="auto"/>
                </w:tcBorders>
                <w:vAlign w:val="center"/>
                <w:hideMark/>
              </w:tcPr>
              <w:p w14:paraId="262D9B1E" w14:textId="77777777" w:rsidR="00660D35" w:rsidRPr="00660D35" w:rsidRDefault="00660D35" w:rsidP="00660D35">
                <w:pPr>
                  <w:tabs>
                    <w:tab w:val="clear" w:pos="284"/>
                  </w:tabs>
                  <w:spacing w:before="0"/>
                  <w:rPr>
                    <w:rFonts w:cstheme="minorHAnsi"/>
                    <w:color w:val="000000"/>
                    <w:sz w:val="28"/>
                    <w:szCs w:val="28"/>
                  </w:rPr>
                </w:pPr>
              </w:p>
            </w:tc>
            <w:tc>
              <w:tcPr>
                <w:tcW w:w="804" w:type="dxa"/>
                <w:tcBorders>
                  <w:top w:val="nil"/>
                  <w:left w:val="nil"/>
                  <w:bottom w:val="single" w:sz="4" w:space="0" w:color="auto"/>
                  <w:right w:val="single" w:sz="4" w:space="0" w:color="auto"/>
                </w:tcBorders>
                <w:noWrap/>
                <w:vAlign w:val="center"/>
                <w:hideMark/>
              </w:tcPr>
              <w:p w14:paraId="3EA49E39"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Sone C</w:t>
                </w:r>
              </w:p>
            </w:tc>
            <w:tc>
              <w:tcPr>
                <w:tcW w:w="2013" w:type="dxa"/>
                <w:tcBorders>
                  <w:top w:val="nil"/>
                  <w:left w:val="nil"/>
                  <w:bottom w:val="single" w:sz="4" w:space="0" w:color="auto"/>
                  <w:right w:val="single" w:sz="4" w:space="0" w:color="auto"/>
                </w:tcBorders>
                <w:noWrap/>
                <w:vAlign w:val="center"/>
                <w:hideMark/>
              </w:tcPr>
              <w:p w14:paraId="4C56BFC2"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4</w:t>
                </w:r>
              </w:p>
            </w:tc>
            <w:tc>
              <w:tcPr>
                <w:tcW w:w="6342" w:type="dxa"/>
                <w:tcBorders>
                  <w:top w:val="nil"/>
                  <w:left w:val="nil"/>
                  <w:bottom w:val="single" w:sz="4" w:space="0" w:color="auto"/>
                  <w:right w:val="single" w:sz="4" w:space="0" w:color="auto"/>
                </w:tcBorders>
                <w:noWrap/>
                <w:vAlign w:val="bottom"/>
                <w:hideMark/>
              </w:tcPr>
              <w:p w14:paraId="37074128" w14:textId="77777777" w:rsidR="00660D35" w:rsidRPr="00660D35" w:rsidRDefault="00660D35" w:rsidP="00660D35">
                <w:pPr>
                  <w:tabs>
                    <w:tab w:val="clear" w:pos="284"/>
                  </w:tabs>
                  <w:spacing w:before="0"/>
                  <w:rPr>
                    <w:rFonts w:cstheme="minorHAnsi"/>
                    <w:color w:val="000000"/>
                    <w:sz w:val="28"/>
                    <w:szCs w:val="28"/>
                  </w:rPr>
                </w:pPr>
                <w:r w:rsidRPr="00660D35">
                  <w:rPr>
                    <w:rFonts w:cstheme="minorHAnsi"/>
                    <w:color w:val="000000"/>
                    <w:sz w:val="28"/>
                    <w:szCs w:val="28"/>
                  </w:rPr>
                  <w:t xml:space="preserve">2 </w:t>
                </w:r>
                <w:proofErr w:type="spellStart"/>
                <w:r w:rsidRPr="00660D35">
                  <w:rPr>
                    <w:rFonts w:cstheme="minorHAnsi"/>
                    <w:color w:val="000000"/>
                    <w:sz w:val="28"/>
                    <w:szCs w:val="28"/>
                  </w:rPr>
                  <w:t>stk</w:t>
                </w:r>
                <w:proofErr w:type="spellEnd"/>
                <w:r w:rsidRPr="00660D35">
                  <w:rPr>
                    <w:rFonts w:cstheme="minorHAnsi"/>
                    <w:color w:val="000000"/>
                    <w:sz w:val="28"/>
                    <w:szCs w:val="28"/>
                  </w:rPr>
                  <w:t xml:space="preserve"> for hver anodesone, hver på midten av anodesonen</w:t>
                </w:r>
              </w:p>
            </w:tc>
          </w:tr>
          <w:tr w:rsidR="00660D35" w:rsidRPr="00660D35" w14:paraId="5EBEB9F6" w14:textId="77777777" w:rsidTr="00660D35">
            <w:trPr>
              <w:trHeight w:val="290"/>
            </w:trPr>
            <w:tc>
              <w:tcPr>
                <w:tcW w:w="561" w:type="dxa"/>
                <w:vMerge w:val="restart"/>
                <w:tcBorders>
                  <w:top w:val="nil"/>
                  <w:left w:val="single" w:sz="4" w:space="0" w:color="auto"/>
                  <w:bottom w:val="single" w:sz="4" w:space="0" w:color="auto"/>
                  <w:right w:val="single" w:sz="4" w:space="0" w:color="auto"/>
                </w:tcBorders>
                <w:noWrap/>
                <w:vAlign w:val="center"/>
                <w:hideMark/>
              </w:tcPr>
              <w:p w14:paraId="48937323"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20</w:t>
                </w:r>
              </w:p>
            </w:tc>
            <w:tc>
              <w:tcPr>
                <w:tcW w:w="804" w:type="dxa"/>
                <w:tcBorders>
                  <w:top w:val="nil"/>
                  <w:left w:val="nil"/>
                  <w:bottom w:val="single" w:sz="4" w:space="0" w:color="auto"/>
                  <w:right w:val="single" w:sz="4" w:space="0" w:color="auto"/>
                </w:tcBorders>
                <w:noWrap/>
                <w:vAlign w:val="center"/>
                <w:hideMark/>
              </w:tcPr>
              <w:p w14:paraId="5BB4D9DC"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Sone A</w:t>
                </w:r>
              </w:p>
            </w:tc>
            <w:tc>
              <w:tcPr>
                <w:tcW w:w="2013" w:type="dxa"/>
                <w:tcBorders>
                  <w:top w:val="nil"/>
                  <w:left w:val="nil"/>
                  <w:bottom w:val="single" w:sz="4" w:space="0" w:color="auto"/>
                  <w:right w:val="single" w:sz="4" w:space="0" w:color="auto"/>
                </w:tcBorders>
                <w:noWrap/>
                <w:vAlign w:val="center"/>
                <w:hideMark/>
              </w:tcPr>
              <w:p w14:paraId="4416A616"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2</w:t>
                </w:r>
              </w:p>
            </w:tc>
            <w:tc>
              <w:tcPr>
                <w:tcW w:w="6342" w:type="dxa"/>
                <w:tcBorders>
                  <w:top w:val="nil"/>
                  <w:left w:val="nil"/>
                  <w:bottom w:val="single" w:sz="4" w:space="0" w:color="auto"/>
                  <w:right w:val="single" w:sz="4" w:space="0" w:color="auto"/>
                </w:tcBorders>
                <w:noWrap/>
                <w:vAlign w:val="bottom"/>
                <w:hideMark/>
              </w:tcPr>
              <w:p w14:paraId="33EE79AD" w14:textId="77777777" w:rsidR="00660D35" w:rsidRPr="00660D35" w:rsidRDefault="00660D35" w:rsidP="00660D35">
                <w:pPr>
                  <w:tabs>
                    <w:tab w:val="clear" w:pos="284"/>
                  </w:tabs>
                  <w:spacing w:before="0"/>
                  <w:rPr>
                    <w:rFonts w:cstheme="minorHAnsi"/>
                    <w:color w:val="000000"/>
                    <w:sz w:val="28"/>
                    <w:szCs w:val="28"/>
                  </w:rPr>
                </w:pPr>
                <w:r w:rsidRPr="00660D35">
                  <w:rPr>
                    <w:rFonts w:cstheme="minorHAnsi"/>
                    <w:color w:val="000000"/>
                    <w:sz w:val="28"/>
                    <w:szCs w:val="28"/>
                  </w:rPr>
                  <w:t>Midt på pilar, en på hver side</w:t>
                </w:r>
              </w:p>
            </w:tc>
          </w:tr>
          <w:tr w:rsidR="00660D35" w:rsidRPr="00660D35" w14:paraId="6634F418" w14:textId="77777777" w:rsidTr="00660D35">
            <w:trPr>
              <w:trHeight w:val="290"/>
            </w:trPr>
            <w:tc>
              <w:tcPr>
                <w:tcW w:w="561" w:type="dxa"/>
                <w:vMerge/>
                <w:tcBorders>
                  <w:top w:val="nil"/>
                  <w:left w:val="single" w:sz="4" w:space="0" w:color="auto"/>
                  <w:bottom w:val="single" w:sz="4" w:space="0" w:color="auto"/>
                  <w:right w:val="single" w:sz="4" w:space="0" w:color="auto"/>
                </w:tcBorders>
                <w:vAlign w:val="center"/>
                <w:hideMark/>
              </w:tcPr>
              <w:p w14:paraId="55F10395" w14:textId="77777777" w:rsidR="00660D35" w:rsidRPr="00660D35" w:rsidRDefault="00660D35" w:rsidP="00660D35">
                <w:pPr>
                  <w:tabs>
                    <w:tab w:val="clear" w:pos="284"/>
                  </w:tabs>
                  <w:spacing w:before="0"/>
                  <w:rPr>
                    <w:rFonts w:cstheme="minorHAnsi"/>
                    <w:color w:val="000000"/>
                    <w:sz w:val="28"/>
                    <w:szCs w:val="28"/>
                  </w:rPr>
                </w:pPr>
              </w:p>
            </w:tc>
            <w:tc>
              <w:tcPr>
                <w:tcW w:w="804" w:type="dxa"/>
                <w:tcBorders>
                  <w:top w:val="nil"/>
                  <w:left w:val="nil"/>
                  <w:bottom w:val="single" w:sz="4" w:space="0" w:color="auto"/>
                  <w:right w:val="single" w:sz="4" w:space="0" w:color="auto"/>
                </w:tcBorders>
                <w:noWrap/>
                <w:vAlign w:val="center"/>
                <w:hideMark/>
              </w:tcPr>
              <w:p w14:paraId="1A235694"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Sone B</w:t>
                </w:r>
              </w:p>
            </w:tc>
            <w:tc>
              <w:tcPr>
                <w:tcW w:w="2013" w:type="dxa"/>
                <w:tcBorders>
                  <w:top w:val="nil"/>
                  <w:left w:val="nil"/>
                  <w:bottom w:val="single" w:sz="4" w:space="0" w:color="auto"/>
                  <w:right w:val="single" w:sz="4" w:space="0" w:color="auto"/>
                </w:tcBorders>
                <w:noWrap/>
                <w:vAlign w:val="center"/>
                <w:hideMark/>
              </w:tcPr>
              <w:p w14:paraId="58BD315F"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2</w:t>
                </w:r>
              </w:p>
            </w:tc>
            <w:tc>
              <w:tcPr>
                <w:tcW w:w="6342" w:type="dxa"/>
                <w:tcBorders>
                  <w:top w:val="nil"/>
                  <w:left w:val="nil"/>
                  <w:bottom w:val="single" w:sz="4" w:space="0" w:color="auto"/>
                  <w:right w:val="single" w:sz="4" w:space="0" w:color="auto"/>
                </w:tcBorders>
                <w:noWrap/>
                <w:vAlign w:val="bottom"/>
                <w:hideMark/>
              </w:tcPr>
              <w:p w14:paraId="6D1BFFE5" w14:textId="77777777" w:rsidR="00660D35" w:rsidRPr="00660D35" w:rsidRDefault="00660D35" w:rsidP="00660D35">
                <w:pPr>
                  <w:tabs>
                    <w:tab w:val="clear" w:pos="284"/>
                  </w:tabs>
                  <w:spacing w:before="0"/>
                  <w:rPr>
                    <w:rFonts w:cstheme="minorHAnsi"/>
                    <w:color w:val="000000"/>
                    <w:sz w:val="28"/>
                    <w:szCs w:val="28"/>
                  </w:rPr>
                </w:pPr>
                <w:r w:rsidRPr="00660D35">
                  <w:rPr>
                    <w:rFonts w:cstheme="minorHAnsi"/>
                    <w:color w:val="000000"/>
                    <w:sz w:val="28"/>
                    <w:szCs w:val="28"/>
                  </w:rPr>
                  <w:t>Midt i anodesonen, en på hver side</w:t>
                </w:r>
              </w:p>
            </w:tc>
          </w:tr>
          <w:tr w:rsidR="00660D35" w:rsidRPr="00660D35" w14:paraId="068A2E41" w14:textId="77777777" w:rsidTr="00660D35">
            <w:trPr>
              <w:trHeight w:val="290"/>
            </w:trPr>
            <w:tc>
              <w:tcPr>
                <w:tcW w:w="561" w:type="dxa"/>
                <w:vMerge/>
                <w:tcBorders>
                  <w:top w:val="nil"/>
                  <w:left w:val="single" w:sz="4" w:space="0" w:color="auto"/>
                  <w:bottom w:val="single" w:sz="4" w:space="0" w:color="auto"/>
                  <w:right w:val="single" w:sz="4" w:space="0" w:color="auto"/>
                </w:tcBorders>
                <w:vAlign w:val="center"/>
                <w:hideMark/>
              </w:tcPr>
              <w:p w14:paraId="188518F5" w14:textId="77777777" w:rsidR="00660D35" w:rsidRPr="00660D35" w:rsidRDefault="00660D35" w:rsidP="00660D35">
                <w:pPr>
                  <w:tabs>
                    <w:tab w:val="clear" w:pos="284"/>
                  </w:tabs>
                  <w:spacing w:before="0"/>
                  <w:rPr>
                    <w:rFonts w:cstheme="minorHAnsi"/>
                    <w:color w:val="000000"/>
                    <w:sz w:val="28"/>
                    <w:szCs w:val="28"/>
                  </w:rPr>
                </w:pPr>
              </w:p>
            </w:tc>
            <w:tc>
              <w:tcPr>
                <w:tcW w:w="804" w:type="dxa"/>
                <w:tcBorders>
                  <w:top w:val="nil"/>
                  <w:left w:val="nil"/>
                  <w:bottom w:val="single" w:sz="4" w:space="0" w:color="auto"/>
                  <w:right w:val="single" w:sz="4" w:space="0" w:color="auto"/>
                </w:tcBorders>
                <w:noWrap/>
                <w:vAlign w:val="center"/>
                <w:hideMark/>
              </w:tcPr>
              <w:p w14:paraId="451B397C"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Sone C</w:t>
                </w:r>
              </w:p>
            </w:tc>
            <w:tc>
              <w:tcPr>
                <w:tcW w:w="2013" w:type="dxa"/>
                <w:tcBorders>
                  <w:top w:val="nil"/>
                  <w:left w:val="nil"/>
                  <w:bottom w:val="single" w:sz="4" w:space="0" w:color="auto"/>
                  <w:right w:val="single" w:sz="4" w:space="0" w:color="auto"/>
                </w:tcBorders>
                <w:noWrap/>
                <w:vAlign w:val="center"/>
                <w:hideMark/>
              </w:tcPr>
              <w:p w14:paraId="407912A7"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4</w:t>
                </w:r>
              </w:p>
            </w:tc>
            <w:tc>
              <w:tcPr>
                <w:tcW w:w="6342" w:type="dxa"/>
                <w:tcBorders>
                  <w:top w:val="nil"/>
                  <w:left w:val="nil"/>
                  <w:bottom w:val="single" w:sz="4" w:space="0" w:color="auto"/>
                  <w:right w:val="single" w:sz="4" w:space="0" w:color="auto"/>
                </w:tcBorders>
                <w:noWrap/>
                <w:vAlign w:val="bottom"/>
                <w:hideMark/>
              </w:tcPr>
              <w:p w14:paraId="7FCD6AE1" w14:textId="77777777" w:rsidR="00660D35" w:rsidRPr="00660D35" w:rsidRDefault="00660D35" w:rsidP="00660D35">
                <w:pPr>
                  <w:tabs>
                    <w:tab w:val="clear" w:pos="284"/>
                  </w:tabs>
                  <w:spacing w:before="0"/>
                  <w:rPr>
                    <w:rFonts w:cstheme="minorHAnsi"/>
                    <w:color w:val="000000"/>
                    <w:sz w:val="28"/>
                    <w:szCs w:val="28"/>
                  </w:rPr>
                </w:pPr>
                <w:r w:rsidRPr="00660D35">
                  <w:rPr>
                    <w:rFonts w:cstheme="minorHAnsi"/>
                    <w:color w:val="000000"/>
                    <w:sz w:val="28"/>
                    <w:szCs w:val="28"/>
                  </w:rPr>
                  <w:t xml:space="preserve">2 </w:t>
                </w:r>
                <w:proofErr w:type="spellStart"/>
                <w:r w:rsidRPr="00660D35">
                  <w:rPr>
                    <w:rFonts w:cstheme="minorHAnsi"/>
                    <w:color w:val="000000"/>
                    <w:sz w:val="28"/>
                    <w:szCs w:val="28"/>
                  </w:rPr>
                  <w:t>stk</w:t>
                </w:r>
                <w:proofErr w:type="spellEnd"/>
                <w:r w:rsidRPr="00660D35">
                  <w:rPr>
                    <w:rFonts w:cstheme="minorHAnsi"/>
                    <w:color w:val="000000"/>
                    <w:sz w:val="28"/>
                    <w:szCs w:val="28"/>
                  </w:rPr>
                  <w:t xml:space="preserve"> for hver anodesone, hver på midten av anodesonen</w:t>
                </w:r>
              </w:p>
            </w:tc>
          </w:tr>
          <w:tr w:rsidR="00660D35" w:rsidRPr="00660D35" w14:paraId="458B7B03" w14:textId="77777777" w:rsidTr="00660D35">
            <w:trPr>
              <w:trHeight w:val="290"/>
            </w:trPr>
            <w:tc>
              <w:tcPr>
                <w:tcW w:w="561" w:type="dxa"/>
                <w:vMerge w:val="restart"/>
                <w:tcBorders>
                  <w:top w:val="nil"/>
                  <w:left w:val="single" w:sz="4" w:space="0" w:color="auto"/>
                  <w:bottom w:val="single" w:sz="4" w:space="0" w:color="auto"/>
                  <w:right w:val="single" w:sz="4" w:space="0" w:color="auto"/>
                </w:tcBorders>
                <w:noWrap/>
                <w:vAlign w:val="center"/>
                <w:hideMark/>
              </w:tcPr>
              <w:p w14:paraId="7E1D3878"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23</w:t>
                </w:r>
              </w:p>
            </w:tc>
            <w:tc>
              <w:tcPr>
                <w:tcW w:w="804" w:type="dxa"/>
                <w:tcBorders>
                  <w:top w:val="nil"/>
                  <w:left w:val="nil"/>
                  <w:bottom w:val="single" w:sz="4" w:space="0" w:color="auto"/>
                  <w:right w:val="single" w:sz="4" w:space="0" w:color="auto"/>
                </w:tcBorders>
                <w:noWrap/>
                <w:vAlign w:val="center"/>
                <w:hideMark/>
              </w:tcPr>
              <w:p w14:paraId="420C5106"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Sone A</w:t>
                </w:r>
              </w:p>
            </w:tc>
            <w:tc>
              <w:tcPr>
                <w:tcW w:w="2013" w:type="dxa"/>
                <w:tcBorders>
                  <w:top w:val="nil"/>
                  <w:left w:val="nil"/>
                  <w:bottom w:val="single" w:sz="4" w:space="0" w:color="auto"/>
                  <w:right w:val="single" w:sz="4" w:space="0" w:color="auto"/>
                </w:tcBorders>
                <w:noWrap/>
                <w:vAlign w:val="center"/>
                <w:hideMark/>
              </w:tcPr>
              <w:p w14:paraId="6D8D2FB7"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2</w:t>
                </w:r>
              </w:p>
            </w:tc>
            <w:tc>
              <w:tcPr>
                <w:tcW w:w="6342" w:type="dxa"/>
                <w:tcBorders>
                  <w:top w:val="nil"/>
                  <w:left w:val="nil"/>
                  <w:bottom w:val="single" w:sz="4" w:space="0" w:color="auto"/>
                  <w:right w:val="single" w:sz="4" w:space="0" w:color="auto"/>
                </w:tcBorders>
                <w:noWrap/>
                <w:vAlign w:val="bottom"/>
                <w:hideMark/>
              </w:tcPr>
              <w:p w14:paraId="5C6C65D5" w14:textId="77777777" w:rsidR="00660D35" w:rsidRPr="00660D35" w:rsidRDefault="00660D35" w:rsidP="00660D35">
                <w:pPr>
                  <w:tabs>
                    <w:tab w:val="clear" w:pos="284"/>
                  </w:tabs>
                  <w:spacing w:before="0"/>
                  <w:rPr>
                    <w:rFonts w:cstheme="minorHAnsi"/>
                    <w:color w:val="000000"/>
                    <w:sz w:val="28"/>
                    <w:szCs w:val="28"/>
                  </w:rPr>
                </w:pPr>
                <w:r w:rsidRPr="00660D35">
                  <w:rPr>
                    <w:rFonts w:cstheme="minorHAnsi"/>
                    <w:color w:val="000000"/>
                    <w:sz w:val="28"/>
                    <w:szCs w:val="28"/>
                  </w:rPr>
                  <w:t>Midt på pilar, en på hver side</w:t>
                </w:r>
              </w:p>
            </w:tc>
          </w:tr>
          <w:tr w:rsidR="00660D35" w:rsidRPr="00660D35" w14:paraId="55EA40DC" w14:textId="77777777" w:rsidTr="00660D35">
            <w:trPr>
              <w:trHeight w:val="290"/>
            </w:trPr>
            <w:tc>
              <w:tcPr>
                <w:tcW w:w="561" w:type="dxa"/>
                <w:vMerge/>
                <w:tcBorders>
                  <w:top w:val="nil"/>
                  <w:left w:val="single" w:sz="4" w:space="0" w:color="auto"/>
                  <w:bottom w:val="single" w:sz="4" w:space="0" w:color="auto"/>
                  <w:right w:val="single" w:sz="4" w:space="0" w:color="auto"/>
                </w:tcBorders>
                <w:vAlign w:val="center"/>
                <w:hideMark/>
              </w:tcPr>
              <w:p w14:paraId="12FB0BBE" w14:textId="77777777" w:rsidR="00660D35" w:rsidRPr="00660D35" w:rsidRDefault="00660D35" w:rsidP="00660D35">
                <w:pPr>
                  <w:tabs>
                    <w:tab w:val="clear" w:pos="284"/>
                  </w:tabs>
                  <w:spacing w:before="0"/>
                  <w:rPr>
                    <w:rFonts w:cstheme="minorHAnsi"/>
                    <w:color w:val="000000"/>
                    <w:sz w:val="28"/>
                    <w:szCs w:val="28"/>
                  </w:rPr>
                </w:pPr>
              </w:p>
            </w:tc>
            <w:tc>
              <w:tcPr>
                <w:tcW w:w="804" w:type="dxa"/>
                <w:tcBorders>
                  <w:top w:val="nil"/>
                  <w:left w:val="nil"/>
                  <w:bottom w:val="single" w:sz="4" w:space="0" w:color="auto"/>
                  <w:right w:val="single" w:sz="4" w:space="0" w:color="auto"/>
                </w:tcBorders>
                <w:noWrap/>
                <w:vAlign w:val="center"/>
                <w:hideMark/>
              </w:tcPr>
              <w:p w14:paraId="43FE2FD8"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Sone B</w:t>
                </w:r>
              </w:p>
            </w:tc>
            <w:tc>
              <w:tcPr>
                <w:tcW w:w="2013" w:type="dxa"/>
                <w:tcBorders>
                  <w:top w:val="nil"/>
                  <w:left w:val="nil"/>
                  <w:bottom w:val="single" w:sz="4" w:space="0" w:color="auto"/>
                  <w:right w:val="single" w:sz="4" w:space="0" w:color="auto"/>
                </w:tcBorders>
                <w:noWrap/>
                <w:vAlign w:val="center"/>
                <w:hideMark/>
              </w:tcPr>
              <w:p w14:paraId="097E57AD"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2</w:t>
                </w:r>
              </w:p>
            </w:tc>
            <w:tc>
              <w:tcPr>
                <w:tcW w:w="6342" w:type="dxa"/>
                <w:tcBorders>
                  <w:top w:val="nil"/>
                  <w:left w:val="nil"/>
                  <w:bottom w:val="single" w:sz="4" w:space="0" w:color="auto"/>
                  <w:right w:val="single" w:sz="4" w:space="0" w:color="auto"/>
                </w:tcBorders>
                <w:noWrap/>
                <w:vAlign w:val="bottom"/>
                <w:hideMark/>
              </w:tcPr>
              <w:p w14:paraId="4EF63208" w14:textId="77777777" w:rsidR="00660D35" w:rsidRPr="00660D35" w:rsidRDefault="00660D35" w:rsidP="00660D35">
                <w:pPr>
                  <w:tabs>
                    <w:tab w:val="clear" w:pos="284"/>
                  </w:tabs>
                  <w:spacing w:before="0"/>
                  <w:rPr>
                    <w:rFonts w:cstheme="minorHAnsi"/>
                    <w:color w:val="000000"/>
                    <w:sz w:val="28"/>
                    <w:szCs w:val="28"/>
                  </w:rPr>
                </w:pPr>
                <w:r w:rsidRPr="00660D35">
                  <w:rPr>
                    <w:rFonts w:cstheme="minorHAnsi"/>
                    <w:color w:val="000000"/>
                    <w:sz w:val="28"/>
                    <w:szCs w:val="28"/>
                  </w:rPr>
                  <w:t>Midt i anodesonen, en på hver side</w:t>
                </w:r>
              </w:p>
            </w:tc>
          </w:tr>
          <w:tr w:rsidR="00660D35" w:rsidRPr="00660D35" w14:paraId="4A271012" w14:textId="77777777" w:rsidTr="00660D35">
            <w:trPr>
              <w:trHeight w:val="290"/>
            </w:trPr>
            <w:tc>
              <w:tcPr>
                <w:tcW w:w="561" w:type="dxa"/>
                <w:vMerge/>
                <w:tcBorders>
                  <w:top w:val="nil"/>
                  <w:left w:val="single" w:sz="4" w:space="0" w:color="auto"/>
                  <w:bottom w:val="single" w:sz="4" w:space="0" w:color="auto"/>
                  <w:right w:val="single" w:sz="4" w:space="0" w:color="auto"/>
                </w:tcBorders>
                <w:vAlign w:val="center"/>
                <w:hideMark/>
              </w:tcPr>
              <w:p w14:paraId="16C71D9A" w14:textId="77777777" w:rsidR="00660D35" w:rsidRPr="00660D35" w:rsidRDefault="00660D35" w:rsidP="00660D35">
                <w:pPr>
                  <w:tabs>
                    <w:tab w:val="clear" w:pos="284"/>
                  </w:tabs>
                  <w:spacing w:before="0"/>
                  <w:rPr>
                    <w:rFonts w:cstheme="minorHAnsi"/>
                    <w:color w:val="000000"/>
                    <w:sz w:val="28"/>
                    <w:szCs w:val="28"/>
                  </w:rPr>
                </w:pPr>
              </w:p>
            </w:tc>
            <w:tc>
              <w:tcPr>
                <w:tcW w:w="804" w:type="dxa"/>
                <w:tcBorders>
                  <w:top w:val="nil"/>
                  <w:left w:val="nil"/>
                  <w:bottom w:val="single" w:sz="4" w:space="0" w:color="auto"/>
                  <w:right w:val="single" w:sz="4" w:space="0" w:color="auto"/>
                </w:tcBorders>
                <w:noWrap/>
                <w:vAlign w:val="center"/>
                <w:hideMark/>
              </w:tcPr>
              <w:p w14:paraId="6FC76313"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Sone C</w:t>
                </w:r>
              </w:p>
            </w:tc>
            <w:tc>
              <w:tcPr>
                <w:tcW w:w="2013" w:type="dxa"/>
                <w:tcBorders>
                  <w:top w:val="nil"/>
                  <w:left w:val="nil"/>
                  <w:bottom w:val="single" w:sz="4" w:space="0" w:color="auto"/>
                  <w:right w:val="single" w:sz="4" w:space="0" w:color="auto"/>
                </w:tcBorders>
                <w:noWrap/>
                <w:vAlign w:val="center"/>
                <w:hideMark/>
              </w:tcPr>
              <w:p w14:paraId="4F30D0B4"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4</w:t>
                </w:r>
              </w:p>
            </w:tc>
            <w:tc>
              <w:tcPr>
                <w:tcW w:w="6342" w:type="dxa"/>
                <w:tcBorders>
                  <w:top w:val="nil"/>
                  <w:left w:val="nil"/>
                  <w:bottom w:val="single" w:sz="4" w:space="0" w:color="auto"/>
                  <w:right w:val="single" w:sz="4" w:space="0" w:color="auto"/>
                </w:tcBorders>
                <w:noWrap/>
                <w:vAlign w:val="bottom"/>
                <w:hideMark/>
              </w:tcPr>
              <w:p w14:paraId="1EC36C86" w14:textId="77777777" w:rsidR="00660D35" w:rsidRPr="00660D35" w:rsidRDefault="00660D35" w:rsidP="00660D35">
                <w:pPr>
                  <w:tabs>
                    <w:tab w:val="clear" w:pos="284"/>
                  </w:tabs>
                  <w:spacing w:before="0"/>
                  <w:rPr>
                    <w:rFonts w:cstheme="minorHAnsi"/>
                    <w:color w:val="000000"/>
                    <w:sz w:val="28"/>
                    <w:szCs w:val="28"/>
                  </w:rPr>
                </w:pPr>
                <w:r w:rsidRPr="00660D35">
                  <w:rPr>
                    <w:rFonts w:cstheme="minorHAnsi"/>
                    <w:color w:val="000000"/>
                    <w:sz w:val="28"/>
                    <w:szCs w:val="28"/>
                  </w:rPr>
                  <w:t xml:space="preserve">2 </w:t>
                </w:r>
                <w:proofErr w:type="spellStart"/>
                <w:r w:rsidRPr="00660D35">
                  <w:rPr>
                    <w:rFonts w:cstheme="minorHAnsi"/>
                    <w:color w:val="000000"/>
                    <w:sz w:val="28"/>
                    <w:szCs w:val="28"/>
                  </w:rPr>
                  <w:t>stk</w:t>
                </w:r>
                <w:proofErr w:type="spellEnd"/>
                <w:r w:rsidRPr="00660D35">
                  <w:rPr>
                    <w:rFonts w:cstheme="minorHAnsi"/>
                    <w:color w:val="000000"/>
                    <w:sz w:val="28"/>
                    <w:szCs w:val="28"/>
                  </w:rPr>
                  <w:t xml:space="preserve"> for hver anodesone, hver på midten av anodesonen</w:t>
                </w:r>
              </w:p>
            </w:tc>
          </w:tr>
          <w:tr w:rsidR="00660D35" w:rsidRPr="00660D35" w14:paraId="1D3BBC2A" w14:textId="77777777" w:rsidTr="00660D35">
            <w:trPr>
              <w:trHeight w:val="290"/>
            </w:trPr>
            <w:tc>
              <w:tcPr>
                <w:tcW w:w="561" w:type="dxa"/>
                <w:vMerge w:val="restart"/>
                <w:tcBorders>
                  <w:top w:val="nil"/>
                  <w:left w:val="single" w:sz="4" w:space="0" w:color="auto"/>
                  <w:bottom w:val="single" w:sz="4" w:space="0" w:color="auto"/>
                  <w:right w:val="single" w:sz="4" w:space="0" w:color="auto"/>
                </w:tcBorders>
                <w:noWrap/>
                <w:vAlign w:val="center"/>
                <w:hideMark/>
              </w:tcPr>
              <w:p w14:paraId="57A04FA4"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24</w:t>
                </w:r>
              </w:p>
            </w:tc>
            <w:tc>
              <w:tcPr>
                <w:tcW w:w="804" w:type="dxa"/>
                <w:tcBorders>
                  <w:top w:val="nil"/>
                  <w:left w:val="nil"/>
                  <w:bottom w:val="single" w:sz="4" w:space="0" w:color="auto"/>
                  <w:right w:val="single" w:sz="4" w:space="0" w:color="auto"/>
                </w:tcBorders>
                <w:noWrap/>
                <w:vAlign w:val="center"/>
                <w:hideMark/>
              </w:tcPr>
              <w:p w14:paraId="3C1C1CE5"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Sone A</w:t>
                </w:r>
              </w:p>
            </w:tc>
            <w:tc>
              <w:tcPr>
                <w:tcW w:w="2013" w:type="dxa"/>
                <w:tcBorders>
                  <w:top w:val="nil"/>
                  <w:left w:val="nil"/>
                  <w:bottom w:val="single" w:sz="4" w:space="0" w:color="auto"/>
                  <w:right w:val="single" w:sz="4" w:space="0" w:color="auto"/>
                </w:tcBorders>
                <w:noWrap/>
                <w:vAlign w:val="center"/>
                <w:hideMark/>
              </w:tcPr>
              <w:p w14:paraId="1D8D60A0"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2</w:t>
                </w:r>
              </w:p>
            </w:tc>
            <w:tc>
              <w:tcPr>
                <w:tcW w:w="6342" w:type="dxa"/>
                <w:tcBorders>
                  <w:top w:val="nil"/>
                  <w:left w:val="nil"/>
                  <w:bottom w:val="single" w:sz="4" w:space="0" w:color="auto"/>
                  <w:right w:val="single" w:sz="4" w:space="0" w:color="auto"/>
                </w:tcBorders>
                <w:noWrap/>
                <w:vAlign w:val="bottom"/>
                <w:hideMark/>
              </w:tcPr>
              <w:p w14:paraId="53C08F06" w14:textId="77777777" w:rsidR="00660D35" w:rsidRPr="00660D35" w:rsidRDefault="00660D35" w:rsidP="00660D35">
                <w:pPr>
                  <w:tabs>
                    <w:tab w:val="clear" w:pos="284"/>
                  </w:tabs>
                  <w:spacing w:before="0"/>
                  <w:rPr>
                    <w:rFonts w:cstheme="minorHAnsi"/>
                    <w:color w:val="000000"/>
                    <w:sz w:val="28"/>
                    <w:szCs w:val="28"/>
                  </w:rPr>
                </w:pPr>
                <w:r w:rsidRPr="00660D35">
                  <w:rPr>
                    <w:rFonts w:cstheme="minorHAnsi"/>
                    <w:color w:val="000000"/>
                    <w:sz w:val="28"/>
                    <w:szCs w:val="28"/>
                  </w:rPr>
                  <w:t>Midt på pilar, en på hver side</w:t>
                </w:r>
              </w:p>
            </w:tc>
          </w:tr>
          <w:tr w:rsidR="00660D35" w:rsidRPr="00660D35" w14:paraId="383A3F38" w14:textId="77777777" w:rsidTr="00660D35">
            <w:trPr>
              <w:trHeight w:val="290"/>
            </w:trPr>
            <w:tc>
              <w:tcPr>
                <w:tcW w:w="561" w:type="dxa"/>
                <w:vMerge/>
                <w:tcBorders>
                  <w:top w:val="nil"/>
                  <w:left w:val="single" w:sz="4" w:space="0" w:color="auto"/>
                  <w:bottom w:val="single" w:sz="4" w:space="0" w:color="auto"/>
                  <w:right w:val="single" w:sz="4" w:space="0" w:color="auto"/>
                </w:tcBorders>
                <w:vAlign w:val="center"/>
                <w:hideMark/>
              </w:tcPr>
              <w:p w14:paraId="17AE48B7" w14:textId="77777777" w:rsidR="00660D35" w:rsidRPr="00660D35" w:rsidRDefault="00660D35" w:rsidP="00660D35">
                <w:pPr>
                  <w:tabs>
                    <w:tab w:val="clear" w:pos="284"/>
                  </w:tabs>
                  <w:spacing w:before="0"/>
                  <w:rPr>
                    <w:rFonts w:cstheme="minorHAnsi"/>
                    <w:color w:val="000000"/>
                    <w:sz w:val="28"/>
                    <w:szCs w:val="28"/>
                  </w:rPr>
                </w:pPr>
              </w:p>
            </w:tc>
            <w:tc>
              <w:tcPr>
                <w:tcW w:w="804" w:type="dxa"/>
                <w:tcBorders>
                  <w:top w:val="nil"/>
                  <w:left w:val="nil"/>
                  <w:bottom w:val="single" w:sz="4" w:space="0" w:color="auto"/>
                  <w:right w:val="single" w:sz="4" w:space="0" w:color="auto"/>
                </w:tcBorders>
                <w:noWrap/>
                <w:vAlign w:val="center"/>
                <w:hideMark/>
              </w:tcPr>
              <w:p w14:paraId="14284377"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Sone B</w:t>
                </w:r>
              </w:p>
            </w:tc>
            <w:tc>
              <w:tcPr>
                <w:tcW w:w="2013" w:type="dxa"/>
                <w:tcBorders>
                  <w:top w:val="nil"/>
                  <w:left w:val="nil"/>
                  <w:bottom w:val="single" w:sz="4" w:space="0" w:color="auto"/>
                  <w:right w:val="single" w:sz="4" w:space="0" w:color="auto"/>
                </w:tcBorders>
                <w:noWrap/>
                <w:vAlign w:val="center"/>
                <w:hideMark/>
              </w:tcPr>
              <w:p w14:paraId="67B0DB6F"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2</w:t>
                </w:r>
              </w:p>
            </w:tc>
            <w:tc>
              <w:tcPr>
                <w:tcW w:w="6342" w:type="dxa"/>
                <w:tcBorders>
                  <w:top w:val="nil"/>
                  <w:left w:val="nil"/>
                  <w:bottom w:val="single" w:sz="4" w:space="0" w:color="auto"/>
                  <w:right w:val="single" w:sz="4" w:space="0" w:color="auto"/>
                </w:tcBorders>
                <w:noWrap/>
                <w:vAlign w:val="bottom"/>
                <w:hideMark/>
              </w:tcPr>
              <w:p w14:paraId="06DF1BCD" w14:textId="77777777" w:rsidR="00660D35" w:rsidRPr="00660D35" w:rsidRDefault="00660D35" w:rsidP="00660D35">
                <w:pPr>
                  <w:tabs>
                    <w:tab w:val="clear" w:pos="284"/>
                  </w:tabs>
                  <w:spacing w:before="0"/>
                  <w:rPr>
                    <w:rFonts w:cstheme="minorHAnsi"/>
                    <w:color w:val="000000"/>
                    <w:sz w:val="28"/>
                    <w:szCs w:val="28"/>
                  </w:rPr>
                </w:pPr>
                <w:r w:rsidRPr="00660D35">
                  <w:rPr>
                    <w:rFonts w:cstheme="minorHAnsi"/>
                    <w:color w:val="000000"/>
                    <w:sz w:val="28"/>
                    <w:szCs w:val="28"/>
                  </w:rPr>
                  <w:t>Midt i anodesonen, en på hver side</w:t>
                </w:r>
              </w:p>
            </w:tc>
          </w:tr>
          <w:tr w:rsidR="00660D35" w:rsidRPr="00660D35" w14:paraId="117DE1A4" w14:textId="77777777" w:rsidTr="00660D35">
            <w:trPr>
              <w:trHeight w:val="290"/>
            </w:trPr>
            <w:tc>
              <w:tcPr>
                <w:tcW w:w="561" w:type="dxa"/>
                <w:vMerge/>
                <w:tcBorders>
                  <w:top w:val="nil"/>
                  <w:left w:val="single" w:sz="4" w:space="0" w:color="auto"/>
                  <w:bottom w:val="single" w:sz="4" w:space="0" w:color="auto"/>
                  <w:right w:val="single" w:sz="4" w:space="0" w:color="auto"/>
                </w:tcBorders>
                <w:vAlign w:val="center"/>
                <w:hideMark/>
              </w:tcPr>
              <w:p w14:paraId="2D982694" w14:textId="77777777" w:rsidR="00660D35" w:rsidRPr="00660D35" w:rsidRDefault="00660D35" w:rsidP="00660D35">
                <w:pPr>
                  <w:tabs>
                    <w:tab w:val="clear" w:pos="284"/>
                  </w:tabs>
                  <w:spacing w:before="0"/>
                  <w:rPr>
                    <w:rFonts w:cstheme="minorHAnsi"/>
                    <w:color w:val="000000"/>
                    <w:sz w:val="28"/>
                    <w:szCs w:val="28"/>
                  </w:rPr>
                </w:pPr>
              </w:p>
            </w:tc>
            <w:tc>
              <w:tcPr>
                <w:tcW w:w="804" w:type="dxa"/>
                <w:tcBorders>
                  <w:top w:val="nil"/>
                  <w:left w:val="nil"/>
                  <w:bottom w:val="single" w:sz="4" w:space="0" w:color="auto"/>
                  <w:right w:val="single" w:sz="4" w:space="0" w:color="auto"/>
                </w:tcBorders>
                <w:noWrap/>
                <w:vAlign w:val="center"/>
                <w:hideMark/>
              </w:tcPr>
              <w:p w14:paraId="410CD06F"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Sone C</w:t>
                </w:r>
              </w:p>
            </w:tc>
            <w:tc>
              <w:tcPr>
                <w:tcW w:w="2013" w:type="dxa"/>
                <w:tcBorders>
                  <w:top w:val="nil"/>
                  <w:left w:val="nil"/>
                  <w:bottom w:val="single" w:sz="4" w:space="0" w:color="auto"/>
                  <w:right w:val="single" w:sz="4" w:space="0" w:color="auto"/>
                </w:tcBorders>
                <w:noWrap/>
                <w:vAlign w:val="center"/>
                <w:hideMark/>
              </w:tcPr>
              <w:p w14:paraId="23A515E8"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4</w:t>
                </w:r>
              </w:p>
            </w:tc>
            <w:tc>
              <w:tcPr>
                <w:tcW w:w="6342" w:type="dxa"/>
                <w:tcBorders>
                  <w:top w:val="nil"/>
                  <w:left w:val="nil"/>
                  <w:bottom w:val="single" w:sz="4" w:space="0" w:color="auto"/>
                  <w:right w:val="single" w:sz="4" w:space="0" w:color="auto"/>
                </w:tcBorders>
                <w:noWrap/>
                <w:vAlign w:val="bottom"/>
                <w:hideMark/>
              </w:tcPr>
              <w:p w14:paraId="0F46281F" w14:textId="77777777" w:rsidR="00660D35" w:rsidRPr="00660D35" w:rsidRDefault="00660D35" w:rsidP="00660D35">
                <w:pPr>
                  <w:tabs>
                    <w:tab w:val="clear" w:pos="284"/>
                  </w:tabs>
                  <w:spacing w:before="0"/>
                  <w:rPr>
                    <w:rFonts w:cstheme="minorHAnsi"/>
                    <w:color w:val="000000"/>
                    <w:sz w:val="28"/>
                    <w:szCs w:val="28"/>
                  </w:rPr>
                </w:pPr>
                <w:r w:rsidRPr="00660D35">
                  <w:rPr>
                    <w:rFonts w:cstheme="minorHAnsi"/>
                    <w:color w:val="000000"/>
                    <w:sz w:val="28"/>
                    <w:szCs w:val="28"/>
                  </w:rPr>
                  <w:t xml:space="preserve">2 </w:t>
                </w:r>
                <w:proofErr w:type="spellStart"/>
                <w:r w:rsidRPr="00660D35">
                  <w:rPr>
                    <w:rFonts w:cstheme="minorHAnsi"/>
                    <w:color w:val="000000"/>
                    <w:sz w:val="28"/>
                    <w:szCs w:val="28"/>
                  </w:rPr>
                  <w:t>stk</w:t>
                </w:r>
                <w:proofErr w:type="spellEnd"/>
                <w:r w:rsidRPr="00660D35">
                  <w:rPr>
                    <w:rFonts w:cstheme="minorHAnsi"/>
                    <w:color w:val="000000"/>
                    <w:sz w:val="28"/>
                    <w:szCs w:val="28"/>
                  </w:rPr>
                  <w:t xml:space="preserve"> for hver anodesone, hver på midten av anodesonen</w:t>
                </w:r>
              </w:p>
            </w:tc>
          </w:tr>
          <w:tr w:rsidR="00660D35" w:rsidRPr="00660D35" w14:paraId="2230F2DB" w14:textId="77777777" w:rsidTr="00660D35">
            <w:trPr>
              <w:trHeight w:val="290"/>
            </w:trPr>
            <w:tc>
              <w:tcPr>
                <w:tcW w:w="561" w:type="dxa"/>
                <w:vMerge w:val="restart"/>
                <w:tcBorders>
                  <w:top w:val="nil"/>
                  <w:left w:val="single" w:sz="4" w:space="0" w:color="auto"/>
                  <w:bottom w:val="single" w:sz="4" w:space="0" w:color="auto"/>
                  <w:right w:val="single" w:sz="4" w:space="0" w:color="auto"/>
                </w:tcBorders>
                <w:noWrap/>
                <w:vAlign w:val="center"/>
                <w:hideMark/>
              </w:tcPr>
              <w:p w14:paraId="254602C8"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25</w:t>
                </w:r>
              </w:p>
            </w:tc>
            <w:tc>
              <w:tcPr>
                <w:tcW w:w="804" w:type="dxa"/>
                <w:tcBorders>
                  <w:top w:val="nil"/>
                  <w:left w:val="nil"/>
                  <w:bottom w:val="single" w:sz="4" w:space="0" w:color="auto"/>
                  <w:right w:val="single" w:sz="4" w:space="0" w:color="auto"/>
                </w:tcBorders>
                <w:noWrap/>
                <w:vAlign w:val="center"/>
                <w:hideMark/>
              </w:tcPr>
              <w:p w14:paraId="09E580F6"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Sone A</w:t>
                </w:r>
              </w:p>
            </w:tc>
            <w:tc>
              <w:tcPr>
                <w:tcW w:w="2013" w:type="dxa"/>
                <w:tcBorders>
                  <w:top w:val="nil"/>
                  <w:left w:val="nil"/>
                  <w:bottom w:val="single" w:sz="4" w:space="0" w:color="auto"/>
                  <w:right w:val="single" w:sz="4" w:space="0" w:color="auto"/>
                </w:tcBorders>
                <w:noWrap/>
                <w:vAlign w:val="center"/>
                <w:hideMark/>
              </w:tcPr>
              <w:p w14:paraId="449109BA"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2</w:t>
                </w:r>
              </w:p>
            </w:tc>
            <w:tc>
              <w:tcPr>
                <w:tcW w:w="6342" w:type="dxa"/>
                <w:tcBorders>
                  <w:top w:val="nil"/>
                  <w:left w:val="nil"/>
                  <w:bottom w:val="single" w:sz="4" w:space="0" w:color="auto"/>
                  <w:right w:val="single" w:sz="4" w:space="0" w:color="auto"/>
                </w:tcBorders>
                <w:noWrap/>
                <w:vAlign w:val="bottom"/>
                <w:hideMark/>
              </w:tcPr>
              <w:p w14:paraId="0B2EEC6E" w14:textId="77777777" w:rsidR="00660D35" w:rsidRPr="00660D35" w:rsidRDefault="00660D35" w:rsidP="00660D35">
                <w:pPr>
                  <w:tabs>
                    <w:tab w:val="clear" w:pos="284"/>
                  </w:tabs>
                  <w:spacing w:before="0"/>
                  <w:rPr>
                    <w:rFonts w:cstheme="minorHAnsi"/>
                    <w:color w:val="000000"/>
                    <w:sz w:val="28"/>
                    <w:szCs w:val="28"/>
                  </w:rPr>
                </w:pPr>
                <w:r w:rsidRPr="00660D35">
                  <w:rPr>
                    <w:rFonts w:cstheme="minorHAnsi"/>
                    <w:color w:val="000000"/>
                    <w:sz w:val="28"/>
                    <w:szCs w:val="28"/>
                  </w:rPr>
                  <w:t>Midt på pilar, en på hver langside</w:t>
                </w:r>
              </w:p>
            </w:tc>
          </w:tr>
          <w:tr w:rsidR="00660D35" w:rsidRPr="00660D35" w14:paraId="67380B6D" w14:textId="77777777" w:rsidTr="00660D35">
            <w:trPr>
              <w:trHeight w:val="290"/>
            </w:trPr>
            <w:tc>
              <w:tcPr>
                <w:tcW w:w="561" w:type="dxa"/>
                <w:vMerge/>
                <w:tcBorders>
                  <w:top w:val="nil"/>
                  <w:left w:val="single" w:sz="4" w:space="0" w:color="auto"/>
                  <w:bottom w:val="single" w:sz="4" w:space="0" w:color="auto"/>
                  <w:right w:val="single" w:sz="4" w:space="0" w:color="auto"/>
                </w:tcBorders>
                <w:vAlign w:val="center"/>
                <w:hideMark/>
              </w:tcPr>
              <w:p w14:paraId="4AE18C8E" w14:textId="77777777" w:rsidR="00660D35" w:rsidRPr="00660D35" w:rsidRDefault="00660D35" w:rsidP="00660D35">
                <w:pPr>
                  <w:tabs>
                    <w:tab w:val="clear" w:pos="284"/>
                  </w:tabs>
                  <w:spacing w:before="0"/>
                  <w:rPr>
                    <w:rFonts w:cstheme="minorHAnsi"/>
                    <w:color w:val="000000"/>
                    <w:sz w:val="28"/>
                    <w:szCs w:val="28"/>
                  </w:rPr>
                </w:pPr>
              </w:p>
            </w:tc>
            <w:tc>
              <w:tcPr>
                <w:tcW w:w="804" w:type="dxa"/>
                <w:tcBorders>
                  <w:top w:val="nil"/>
                  <w:left w:val="nil"/>
                  <w:bottom w:val="single" w:sz="4" w:space="0" w:color="auto"/>
                  <w:right w:val="single" w:sz="4" w:space="0" w:color="auto"/>
                </w:tcBorders>
                <w:noWrap/>
                <w:vAlign w:val="center"/>
                <w:hideMark/>
              </w:tcPr>
              <w:p w14:paraId="49DA0AFD"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Sone B</w:t>
                </w:r>
              </w:p>
            </w:tc>
            <w:tc>
              <w:tcPr>
                <w:tcW w:w="2013" w:type="dxa"/>
                <w:tcBorders>
                  <w:top w:val="nil"/>
                  <w:left w:val="nil"/>
                  <w:bottom w:val="single" w:sz="4" w:space="0" w:color="auto"/>
                  <w:right w:val="single" w:sz="4" w:space="0" w:color="auto"/>
                </w:tcBorders>
                <w:noWrap/>
                <w:vAlign w:val="center"/>
                <w:hideMark/>
              </w:tcPr>
              <w:p w14:paraId="4CE458DC"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2</w:t>
                </w:r>
              </w:p>
            </w:tc>
            <w:tc>
              <w:tcPr>
                <w:tcW w:w="6342" w:type="dxa"/>
                <w:tcBorders>
                  <w:top w:val="nil"/>
                  <w:left w:val="nil"/>
                  <w:bottom w:val="single" w:sz="4" w:space="0" w:color="auto"/>
                  <w:right w:val="single" w:sz="4" w:space="0" w:color="auto"/>
                </w:tcBorders>
                <w:noWrap/>
                <w:vAlign w:val="bottom"/>
                <w:hideMark/>
              </w:tcPr>
              <w:p w14:paraId="6F31DEAA" w14:textId="77777777" w:rsidR="00660D35" w:rsidRPr="00660D35" w:rsidRDefault="00660D35" w:rsidP="00660D35">
                <w:pPr>
                  <w:tabs>
                    <w:tab w:val="clear" w:pos="284"/>
                  </w:tabs>
                  <w:spacing w:before="0"/>
                  <w:rPr>
                    <w:rFonts w:cstheme="minorHAnsi"/>
                    <w:color w:val="000000"/>
                    <w:sz w:val="28"/>
                    <w:szCs w:val="28"/>
                  </w:rPr>
                </w:pPr>
                <w:r w:rsidRPr="00660D35">
                  <w:rPr>
                    <w:rFonts w:cstheme="minorHAnsi"/>
                    <w:color w:val="000000"/>
                    <w:sz w:val="28"/>
                    <w:szCs w:val="28"/>
                  </w:rPr>
                  <w:t>Midt i anodesone, en på hver langside</w:t>
                </w:r>
              </w:p>
            </w:tc>
          </w:tr>
          <w:tr w:rsidR="00660D35" w:rsidRPr="00660D35" w14:paraId="5C2E4EB2" w14:textId="77777777" w:rsidTr="00660D35">
            <w:trPr>
              <w:trHeight w:val="290"/>
            </w:trPr>
            <w:tc>
              <w:tcPr>
                <w:tcW w:w="561" w:type="dxa"/>
                <w:vMerge/>
                <w:tcBorders>
                  <w:top w:val="nil"/>
                  <w:left w:val="single" w:sz="4" w:space="0" w:color="auto"/>
                  <w:bottom w:val="single" w:sz="4" w:space="0" w:color="auto"/>
                  <w:right w:val="single" w:sz="4" w:space="0" w:color="auto"/>
                </w:tcBorders>
                <w:vAlign w:val="center"/>
                <w:hideMark/>
              </w:tcPr>
              <w:p w14:paraId="6C1B558C" w14:textId="77777777" w:rsidR="00660D35" w:rsidRPr="00660D35" w:rsidRDefault="00660D35" w:rsidP="00660D35">
                <w:pPr>
                  <w:tabs>
                    <w:tab w:val="clear" w:pos="284"/>
                  </w:tabs>
                  <w:spacing w:before="0"/>
                  <w:rPr>
                    <w:rFonts w:cstheme="minorHAnsi"/>
                    <w:color w:val="000000"/>
                    <w:sz w:val="28"/>
                    <w:szCs w:val="28"/>
                  </w:rPr>
                </w:pPr>
              </w:p>
            </w:tc>
            <w:tc>
              <w:tcPr>
                <w:tcW w:w="804" w:type="dxa"/>
                <w:tcBorders>
                  <w:top w:val="nil"/>
                  <w:left w:val="nil"/>
                  <w:bottom w:val="single" w:sz="4" w:space="0" w:color="auto"/>
                  <w:right w:val="single" w:sz="4" w:space="0" w:color="auto"/>
                </w:tcBorders>
                <w:noWrap/>
                <w:vAlign w:val="center"/>
                <w:hideMark/>
              </w:tcPr>
              <w:p w14:paraId="6FADCCD9"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Sone C</w:t>
                </w:r>
              </w:p>
            </w:tc>
            <w:tc>
              <w:tcPr>
                <w:tcW w:w="2013" w:type="dxa"/>
                <w:tcBorders>
                  <w:top w:val="nil"/>
                  <w:left w:val="nil"/>
                  <w:bottom w:val="single" w:sz="4" w:space="0" w:color="auto"/>
                  <w:right w:val="single" w:sz="4" w:space="0" w:color="auto"/>
                </w:tcBorders>
                <w:noWrap/>
                <w:vAlign w:val="center"/>
                <w:hideMark/>
              </w:tcPr>
              <w:p w14:paraId="79989DBC"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4</w:t>
                </w:r>
              </w:p>
            </w:tc>
            <w:tc>
              <w:tcPr>
                <w:tcW w:w="6342" w:type="dxa"/>
                <w:tcBorders>
                  <w:top w:val="nil"/>
                  <w:left w:val="nil"/>
                  <w:bottom w:val="single" w:sz="4" w:space="0" w:color="auto"/>
                  <w:right w:val="single" w:sz="4" w:space="0" w:color="auto"/>
                </w:tcBorders>
                <w:noWrap/>
                <w:vAlign w:val="bottom"/>
                <w:hideMark/>
              </w:tcPr>
              <w:p w14:paraId="6EE82DB4" w14:textId="77777777" w:rsidR="00660D35" w:rsidRPr="00660D35" w:rsidRDefault="00660D35" w:rsidP="00660D35">
                <w:pPr>
                  <w:tabs>
                    <w:tab w:val="clear" w:pos="284"/>
                  </w:tabs>
                  <w:spacing w:before="0"/>
                  <w:rPr>
                    <w:rFonts w:cstheme="minorHAnsi"/>
                    <w:color w:val="000000"/>
                    <w:sz w:val="28"/>
                    <w:szCs w:val="28"/>
                  </w:rPr>
                </w:pPr>
                <w:r w:rsidRPr="00660D35">
                  <w:rPr>
                    <w:rFonts w:cstheme="minorHAnsi"/>
                    <w:color w:val="000000"/>
                    <w:sz w:val="28"/>
                    <w:szCs w:val="28"/>
                  </w:rPr>
                  <w:t>En på hver av lang- og kortsider. To høye, To lave</w:t>
                </w:r>
              </w:p>
            </w:tc>
          </w:tr>
          <w:tr w:rsidR="00660D35" w:rsidRPr="00660D35" w14:paraId="229E1FBE" w14:textId="77777777" w:rsidTr="00660D35">
            <w:trPr>
              <w:trHeight w:val="290"/>
            </w:trPr>
            <w:tc>
              <w:tcPr>
                <w:tcW w:w="561" w:type="dxa"/>
                <w:vMerge w:val="restart"/>
                <w:tcBorders>
                  <w:top w:val="nil"/>
                  <w:left w:val="single" w:sz="4" w:space="0" w:color="auto"/>
                  <w:bottom w:val="single" w:sz="4" w:space="0" w:color="auto"/>
                  <w:right w:val="single" w:sz="4" w:space="0" w:color="auto"/>
                </w:tcBorders>
                <w:noWrap/>
                <w:vAlign w:val="center"/>
                <w:hideMark/>
              </w:tcPr>
              <w:p w14:paraId="778DE9B0"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28</w:t>
                </w:r>
              </w:p>
            </w:tc>
            <w:tc>
              <w:tcPr>
                <w:tcW w:w="804" w:type="dxa"/>
                <w:tcBorders>
                  <w:top w:val="nil"/>
                  <w:left w:val="nil"/>
                  <w:bottom w:val="single" w:sz="4" w:space="0" w:color="auto"/>
                  <w:right w:val="single" w:sz="4" w:space="0" w:color="auto"/>
                </w:tcBorders>
                <w:noWrap/>
                <w:vAlign w:val="center"/>
                <w:hideMark/>
              </w:tcPr>
              <w:p w14:paraId="1A4AFBC7"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Sone A</w:t>
                </w:r>
              </w:p>
            </w:tc>
            <w:tc>
              <w:tcPr>
                <w:tcW w:w="2013" w:type="dxa"/>
                <w:tcBorders>
                  <w:top w:val="nil"/>
                  <w:left w:val="nil"/>
                  <w:bottom w:val="single" w:sz="4" w:space="0" w:color="auto"/>
                  <w:right w:val="single" w:sz="4" w:space="0" w:color="auto"/>
                </w:tcBorders>
                <w:noWrap/>
                <w:vAlign w:val="center"/>
                <w:hideMark/>
              </w:tcPr>
              <w:p w14:paraId="49A9B811"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2</w:t>
                </w:r>
              </w:p>
            </w:tc>
            <w:tc>
              <w:tcPr>
                <w:tcW w:w="6342" w:type="dxa"/>
                <w:tcBorders>
                  <w:top w:val="nil"/>
                  <w:left w:val="nil"/>
                  <w:bottom w:val="single" w:sz="4" w:space="0" w:color="auto"/>
                  <w:right w:val="single" w:sz="4" w:space="0" w:color="auto"/>
                </w:tcBorders>
                <w:noWrap/>
                <w:vAlign w:val="bottom"/>
                <w:hideMark/>
              </w:tcPr>
              <w:p w14:paraId="0F07358D" w14:textId="77777777" w:rsidR="00660D35" w:rsidRPr="00660D35" w:rsidRDefault="00660D35" w:rsidP="00660D35">
                <w:pPr>
                  <w:tabs>
                    <w:tab w:val="clear" w:pos="284"/>
                  </w:tabs>
                  <w:spacing w:before="0"/>
                  <w:rPr>
                    <w:rFonts w:cstheme="minorHAnsi"/>
                    <w:color w:val="000000"/>
                    <w:sz w:val="28"/>
                    <w:szCs w:val="28"/>
                  </w:rPr>
                </w:pPr>
                <w:r w:rsidRPr="00660D35">
                  <w:rPr>
                    <w:rFonts w:cstheme="minorHAnsi"/>
                    <w:color w:val="000000"/>
                    <w:sz w:val="28"/>
                    <w:szCs w:val="28"/>
                  </w:rPr>
                  <w:t>Midt på pilar, en på hver langside</w:t>
                </w:r>
              </w:p>
            </w:tc>
          </w:tr>
          <w:tr w:rsidR="00660D35" w:rsidRPr="00660D35" w14:paraId="19D6852F" w14:textId="77777777" w:rsidTr="00660D35">
            <w:trPr>
              <w:trHeight w:val="290"/>
            </w:trPr>
            <w:tc>
              <w:tcPr>
                <w:tcW w:w="561" w:type="dxa"/>
                <w:vMerge/>
                <w:tcBorders>
                  <w:top w:val="nil"/>
                  <w:left w:val="single" w:sz="4" w:space="0" w:color="auto"/>
                  <w:bottom w:val="single" w:sz="4" w:space="0" w:color="auto"/>
                  <w:right w:val="single" w:sz="4" w:space="0" w:color="auto"/>
                </w:tcBorders>
                <w:vAlign w:val="center"/>
                <w:hideMark/>
              </w:tcPr>
              <w:p w14:paraId="2734745F" w14:textId="77777777" w:rsidR="00660D35" w:rsidRPr="00660D35" w:rsidRDefault="00660D35" w:rsidP="00660D35">
                <w:pPr>
                  <w:tabs>
                    <w:tab w:val="clear" w:pos="284"/>
                  </w:tabs>
                  <w:spacing w:before="0"/>
                  <w:rPr>
                    <w:rFonts w:cstheme="minorHAnsi"/>
                    <w:color w:val="000000"/>
                    <w:sz w:val="28"/>
                    <w:szCs w:val="28"/>
                  </w:rPr>
                </w:pPr>
              </w:p>
            </w:tc>
            <w:tc>
              <w:tcPr>
                <w:tcW w:w="804" w:type="dxa"/>
                <w:tcBorders>
                  <w:top w:val="nil"/>
                  <w:left w:val="nil"/>
                  <w:bottom w:val="single" w:sz="4" w:space="0" w:color="auto"/>
                  <w:right w:val="single" w:sz="4" w:space="0" w:color="auto"/>
                </w:tcBorders>
                <w:noWrap/>
                <w:vAlign w:val="center"/>
                <w:hideMark/>
              </w:tcPr>
              <w:p w14:paraId="22612AC5"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Sone B</w:t>
                </w:r>
              </w:p>
            </w:tc>
            <w:tc>
              <w:tcPr>
                <w:tcW w:w="2013" w:type="dxa"/>
                <w:tcBorders>
                  <w:top w:val="nil"/>
                  <w:left w:val="nil"/>
                  <w:bottom w:val="single" w:sz="4" w:space="0" w:color="auto"/>
                  <w:right w:val="single" w:sz="4" w:space="0" w:color="auto"/>
                </w:tcBorders>
                <w:noWrap/>
                <w:vAlign w:val="center"/>
                <w:hideMark/>
              </w:tcPr>
              <w:p w14:paraId="04B27B45"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2</w:t>
                </w:r>
              </w:p>
            </w:tc>
            <w:tc>
              <w:tcPr>
                <w:tcW w:w="6342" w:type="dxa"/>
                <w:tcBorders>
                  <w:top w:val="nil"/>
                  <w:left w:val="nil"/>
                  <w:bottom w:val="single" w:sz="4" w:space="0" w:color="auto"/>
                  <w:right w:val="single" w:sz="4" w:space="0" w:color="auto"/>
                </w:tcBorders>
                <w:noWrap/>
                <w:vAlign w:val="bottom"/>
                <w:hideMark/>
              </w:tcPr>
              <w:p w14:paraId="4E2FC648" w14:textId="77777777" w:rsidR="00660D35" w:rsidRPr="00660D35" w:rsidRDefault="00660D35" w:rsidP="00660D35">
                <w:pPr>
                  <w:tabs>
                    <w:tab w:val="clear" w:pos="284"/>
                  </w:tabs>
                  <w:spacing w:before="0"/>
                  <w:rPr>
                    <w:rFonts w:cstheme="minorHAnsi"/>
                    <w:color w:val="000000"/>
                    <w:sz w:val="28"/>
                    <w:szCs w:val="28"/>
                  </w:rPr>
                </w:pPr>
                <w:r w:rsidRPr="00660D35">
                  <w:rPr>
                    <w:rFonts w:cstheme="minorHAnsi"/>
                    <w:color w:val="000000"/>
                    <w:sz w:val="28"/>
                    <w:szCs w:val="28"/>
                  </w:rPr>
                  <w:t>Midt i anodesone, en på hver langside</w:t>
                </w:r>
              </w:p>
            </w:tc>
          </w:tr>
          <w:tr w:rsidR="00660D35" w:rsidRPr="00660D35" w14:paraId="7A3BB113" w14:textId="77777777" w:rsidTr="00660D35">
            <w:trPr>
              <w:trHeight w:val="290"/>
            </w:trPr>
            <w:tc>
              <w:tcPr>
                <w:tcW w:w="561" w:type="dxa"/>
                <w:vMerge/>
                <w:tcBorders>
                  <w:top w:val="nil"/>
                  <w:left w:val="single" w:sz="4" w:space="0" w:color="auto"/>
                  <w:bottom w:val="single" w:sz="4" w:space="0" w:color="auto"/>
                  <w:right w:val="single" w:sz="4" w:space="0" w:color="auto"/>
                </w:tcBorders>
                <w:vAlign w:val="center"/>
                <w:hideMark/>
              </w:tcPr>
              <w:p w14:paraId="55C02B6C" w14:textId="77777777" w:rsidR="00660D35" w:rsidRPr="00660D35" w:rsidRDefault="00660D35" w:rsidP="00660D35">
                <w:pPr>
                  <w:tabs>
                    <w:tab w:val="clear" w:pos="284"/>
                  </w:tabs>
                  <w:spacing w:before="0"/>
                  <w:rPr>
                    <w:rFonts w:cstheme="minorHAnsi"/>
                    <w:color w:val="000000"/>
                    <w:sz w:val="28"/>
                    <w:szCs w:val="28"/>
                  </w:rPr>
                </w:pPr>
              </w:p>
            </w:tc>
            <w:tc>
              <w:tcPr>
                <w:tcW w:w="804" w:type="dxa"/>
                <w:tcBorders>
                  <w:top w:val="nil"/>
                  <w:left w:val="nil"/>
                  <w:bottom w:val="single" w:sz="4" w:space="0" w:color="auto"/>
                  <w:right w:val="single" w:sz="4" w:space="0" w:color="auto"/>
                </w:tcBorders>
                <w:noWrap/>
                <w:vAlign w:val="center"/>
                <w:hideMark/>
              </w:tcPr>
              <w:p w14:paraId="484EB5C9"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Sone C</w:t>
                </w:r>
              </w:p>
            </w:tc>
            <w:tc>
              <w:tcPr>
                <w:tcW w:w="2013" w:type="dxa"/>
                <w:tcBorders>
                  <w:top w:val="nil"/>
                  <w:left w:val="nil"/>
                  <w:bottom w:val="single" w:sz="4" w:space="0" w:color="auto"/>
                  <w:right w:val="single" w:sz="4" w:space="0" w:color="auto"/>
                </w:tcBorders>
                <w:noWrap/>
                <w:vAlign w:val="center"/>
                <w:hideMark/>
              </w:tcPr>
              <w:p w14:paraId="0EA0BAE9" w14:textId="77777777" w:rsidR="00660D35" w:rsidRPr="00660D35" w:rsidRDefault="00660D35" w:rsidP="00660D35">
                <w:pPr>
                  <w:tabs>
                    <w:tab w:val="clear" w:pos="284"/>
                  </w:tabs>
                  <w:spacing w:before="0"/>
                  <w:jc w:val="center"/>
                  <w:rPr>
                    <w:rFonts w:cstheme="minorHAnsi"/>
                    <w:color w:val="000000"/>
                    <w:sz w:val="28"/>
                    <w:szCs w:val="28"/>
                  </w:rPr>
                </w:pPr>
                <w:r w:rsidRPr="00660D35">
                  <w:rPr>
                    <w:rFonts w:cstheme="minorHAnsi"/>
                    <w:color w:val="000000"/>
                    <w:sz w:val="28"/>
                    <w:szCs w:val="28"/>
                  </w:rPr>
                  <w:t>4</w:t>
                </w:r>
              </w:p>
            </w:tc>
            <w:tc>
              <w:tcPr>
                <w:tcW w:w="6342" w:type="dxa"/>
                <w:tcBorders>
                  <w:top w:val="nil"/>
                  <w:left w:val="nil"/>
                  <w:bottom w:val="single" w:sz="4" w:space="0" w:color="auto"/>
                  <w:right w:val="single" w:sz="4" w:space="0" w:color="auto"/>
                </w:tcBorders>
                <w:noWrap/>
                <w:vAlign w:val="bottom"/>
                <w:hideMark/>
              </w:tcPr>
              <w:p w14:paraId="472F3CC8" w14:textId="77777777" w:rsidR="00660D35" w:rsidRPr="00660D35" w:rsidRDefault="00660D35" w:rsidP="00660D35">
                <w:pPr>
                  <w:tabs>
                    <w:tab w:val="clear" w:pos="284"/>
                  </w:tabs>
                  <w:spacing w:before="0"/>
                  <w:rPr>
                    <w:rFonts w:cstheme="minorHAnsi"/>
                    <w:color w:val="000000"/>
                    <w:sz w:val="28"/>
                    <w:szCs w:val="28"/>
                  </w:rPr>
                </w:pPr>
                <w:r w:rsidRPr="00660D35">
                  <w:rPr>
                    <w:rFonts w:cstheme="minorHAnsi"/>
                    <w:color w:val="000000"/>
                    <w:sz w:val="28"/>
                    <w:szCs w:val="28"/>
                  </w:rPr>
                  <w:t>En på hver av lang- og kortsider. To høye, To lave</w:t>
                </w:r>
              </w:p>
            </w:tc>
          </w:tr>
        </w:tbl>
        <w:p w14:paraId="0B5FAF49" w14:textId="518791EE" w:rsidR="00660D35" w:rsidRPr="00297561" w:rsidRDefault="00660D35" w:rsidP="009E4353">
          <w:pPr>
            <w:rPr>
              <w:rFonts w:cstheme="minorHAnsi"/>
              <w:sz w:val="28"/>
              <w:szCs w:val="28"/>
            </w:rPr>
          </w:pPr>
          <w:r w:rsidRPr="00297561">
            <w:rPr>
              <w:rFonts w:cstheme="minorHAnsi"/>
              <w:sz w:val="28"/>
              <w:szCs w:val="28"/>
            </w:rPr>
            <w:t xml:space="preserve">Figur 25. Oversikt over </w:t>
          </w:r>
          <w:r w:rsidR="00313F45" w:rsidRPr="00297561">
            <w:rPr>
              <w:rFonts w:cstheme="minorHAnsi"/>
              <w:sz w:val="28"/>
              <w:szCs w:val="28"/>
            </w:rPr>
            <w:t>anode- og armerings-kontakter for samtlige pilarer og soner.</w:t>
          </w:r>
        </w:p>
        <w:p w14:paraId="15FE80F4" w14:textId="77777777" w:rsidR="00660D35" w:rsidRPr="00297561" w:rsidRDefault="00660D35" w:rsidP="009E4353">
          <w:pPr>
            <w:rPr>
              <w:rFonts w:cstheme="minorHAnsi"/>
              <w:sz w:val="28"/>
              <w:szCs w:val="28"/>
            </w:rPr>
          </w:pPr>
        </w:p>
        <w:p w14:paraId="760DFCCF" w14:textId="77777777" w:rsidR="00660D35" w:rsidRPr="00297561" w:rsidRDefault="00660D35" w:rsidP="009E4353">
          <w:pPr>
            <w:rPr>
              <w:rFonts w:cstheme="minorHAnsi"/>
              <w:sz w:val="28"/>
              <w:szCs w:val="28"/>
            </w:rPr>
          </w:pPr>
        </w:p>
        <w:p w14:paraId="3627B529" w14:textId="520F8AE7" w:rsidR="00C26B18" w:rsidRPr="00297561" w:rsidRDefault="00C26B18" w:rsidP="009E4353">
          <w:pPr>
            <w:rPr>
              <w:rFonts w:cstheme="minorHAnsi"/>
              <w:sz w:val="28"/>
              <w:szCs w:val="28"/>
            </w:rPr>
          </w:pPr>
        </w:p>
        <w:p w14:paraId="6EA5FA07" w14:textId="77777777" w:rsidR="00810C1C" w:rsidRPr="00297561" w:rsidRDefault="00810C1C" w:rsidP="009E4353">
          <w:pPr>
            <w:rPr>
              <w:rFonts w:cstheme="minorHAnsi"/>
              <w:sz w:val="28"/>
              <w:szCs w:val="28"/>
            </w:rPr>
          </w:pPr>
        </w:p>
        <w:p w14:paraId="71B05C95" w14:textId="77777777" w:rsidR="00810C1C" w:rsidRPr="00297561" w:rsidRDefault="00810C1C" w:rsidP="009E4353">
          <w:pPr>
            <w:rPr>
              <w:rFonts w:cstheme="minorHAnsi"/>
              <w:sz w:val="28"/>
              <w:szCs w:val="28"/>
            </w:rPr>
          </w:pPr>
        </w:p>
        <w:p w14:paraId="4D55F675" w14:textId="77777777" w:rsidR="00810C1C" w:rsidRPr="00297561" w:rsidRDefault="00810C1C" w:rsidP="009E4353">
          <w:pPr>
            <w:rPr>
              <w:rFonts w:cstheme="minorHAnsi"/>
              <w:sz w:val="28"/>
              <w:szCs w:val="28"/>
            </w:rPr>
          </w:pPr>
        </w:p>
        <w:p w14:paraId="324450B3" w14:textId="77777777" w:rsidR="00810C1C" w:rsidRPr="00297561" w:rsidRDefault="00810C1C" w:rsidP="009E4353">
          <w:pPr>
            <w:rPr>
              <w:rFonts w:cstheme="minorHAnsi"/>
              <w:sz w:val="28"/>
              <w:szCs w:val="28"/>
            </w:rPr>
          </w:pPr>
        </w:p>
        <w:p w14:paraId="7259A7C0" w14:textId="3BE251E4" w:rsidR="00810C1C" w:rsidRPr="00297561" w:rsidRDefault="00810C1C" w:rsidP="009E4353">
          <w:pPr>
            <w:rPr>
              <w:rFonts w:cstheme="minorHAnsi"/>
              <w:sz w:val="28"/>
              <w:szCs w:val="28"/>
            </w:rPr>
          </w:pPr>
        </w:p>
        <w:p w14:paraId="3B6B4A6C" w14:textId="77777777" w:rsidR="00810C1C" w:rsidRPr="00297561" w:rsidRDefault="00810C1C" w:rsidP="009E4353">
          <w:pPr>
            <w:rPr>
              <w:rFonts w:cstheme="minorHAnsi"/>
              <w:sz w:val="28"/>
              <w:szCs w:val="28"/>
            </w:rPr>
          </w:pPr>
        </w:p>
        <w:p w14:paraId="555D1587" w14:textId="77777777" w:rsidR="00070538" w:rsidRPr="00297561" w:rsidRDefault="00070538" w:rsidP="009E4353">
          <w:pPr>
            <w:rPr>
              <w:rFonts w:cstheme="minorHAnsi"/>
              <w:sz w:val="28"/>
              <w:szCs w:val="28"/>
            </w:rPr>
          </w:pPr>
        </w:p>
        <w:p w14:paraId="48E8911E" w14:textId="75BC2CFE" w:rsidR="00456393" w:rsidRPr="00297561" w:rsidRDefault="00456393" w:rsidP="009E4353">
          <w:pPr>
            <w:rPr>
              <w:rFonts w:cstheme="minorHAnsi"/>
              <w:sz w:val="28"/>
              <w:szCs w:val="28"/>
            </w:rPr>
          </w:pPr>
        </w:p>
        <w:p w14:paraId="0A3149A2" w14:textId="77777777" w:rsidR="00846CC6" w:rsidRPr="00297561" w:rsidRDefault="00846CC6" w:rsidP="009E4353">
          <w:pPr>
            <w:rPr>
              <w:rFonts w:cstheme="minorHAnsi"/>
              <w:sz w:val="28"/>
              <w:szCs w:val="28"/>
            </w:rPr>
          </w:pPr>
        </w:p>
        <w:p w14:paraId="75164341" w14:textId="77777777" w:rsidR="00664017" w:rsidRPr="00297561" w:rsidRDefault="00664017" w:rsidP="009E4353">
          <w:pPr>
            <w:rPr>
              <w:rFonts w:cstheme="minorHAnsi"/>
              <w:sz w:val="28"/>
              <w:szCs w:val="28"/>
            </w:rPr>
          </w:pPr>
        </w:p>
        <w:p w14:paraId="2ABF6682" w14:textId="77777777" w:rsidR="00664017" w:rsidRPr="00297561" w:rsidRDefault="00664017" w:rsidP="009E4353">
          <w:pPr>
            <w:rPr>
              <w:rFonts w:cstheme="minorHAnsi"/>
              <w:sz w:val="28"/>
              <w:szCs w:val="28"/>
            </w:rPr>
          </w:pPr>
        </w:p>
        <w:p w14:paraId="3912EB18" w14:textId="77777777" w:rsidR="00664017" w:rsidRPr="00297561" w:rsidRDefault="00664017" w:rsidP="009E4353">
          <w:pPr>
            <w:rPr>
              <w:rFonts w:cstheme="minorHAnsi"/>
              <w:sz w:val="28"/>
              <w:szCs w:val="28"/>
            </w:rPr>
          </w:pPr>
        </w:p>
        <w:p w14:paraId="7A4D900E" w14:textId="77777777" w:rsidR="00664017" w:rsidRPr="00297561" w:rsidRDefault="00664017" w:rsidP="009E4353">
          <w:pPr>
            <w:rPr>
              <w:rFonts w:cstheme="minorHAnsi"/>
              <w:sz w:val="28"/>
              <w:szCs w:val="28"/>
            </w:rPr>
          </w:pPr>
        </w:p>
        <w:p w14:paraId="642D33E8" w14:textId="77777777" w:rsidR="00664017" w:rsidRPr="00297561" w:rsidRDefault="00664017" w:rsidP="009E4353">
          <w:pPr>
            <w:rPr>
              <w:rFonts w:cstheme="minorHAnsi"/>
              <w:sz w:val="28"/>
              <w:szCs w:val="28"/>
            </w:rPr>
          </w:pPr>
        </w:p>
        <w:p w14:paraId="2584C7EB" w14:textId="77777777" w:rsidR="00664017" w:rsidRPr="00297561" w:rsidRDefault="00664017" w:rsidP="009E4353">
          <w:pPr>
            <w:rPr>
              <w:rFonts w:cstheme="minorHAnsi"/>
              <w:sz w:val="28"/>
              <w:szCs w:val="28"/>
            </w:rPr>
          </w:pPr>
        </w:p>
        <w:p w14:paraId="122B4194" w14:textId="77777777" w:rsidR="00664017" w:rsidRPr="00297561" w:rsidRDefault="00664017" w:rsidP="009E4353">
          <w:pPr>
            <w:rPr>
              <w:rFonts w:cstheme="minorHAnsi"/>
              <w:sz w:val="28"/>
              <w:szCs w:val="28"/>
            </w:rPr>
          </w:pPr>
        </w:p>
        <w:p w14:paraId="573A5543" w14:textId="77777777" w:rsidR="00664017" w:rsidRPr="00297561" w:rsidRDefault="00664017" w:rsidP="009E4353">
          <w:pPr>
            <w:rPr>
              <w:rFonts w:cstheme="minorHAnsi"/>
              <w:sz w:val="28"/>
              <w:szCs w:val="28"/>
            </w:rPr>
          </w:pPr>
        </w:p>
        <w:p w14:paraId="52347716" w14:textId="77777777" w:rsidR="00664017" w:rsidRPr="00297561" w:rsidRDefault="00664017" w:rsidP="009E4353">
          <w:pPr>
            <w:rPr>
              <w:rFonts w:cstheme="minorHAnsi"/>
              <w:sz w:val="28"/>
              <w:szCs w:val="28"/>
            </w:rPr>
          </w:pPr>
        </w:p>
        <w:p w14:paraId="682F7F0C" w14:textId="77777777" w:rsidR="00664017" w:rsidRPr="00297561" w:rsidRDefault="00664017" w:rsidP="009E4353">
          <w:pPr>
            <w:rPr>
              <w:rFonts w:cstheme="minorHAnsi"/>
              <w:sz w:val="28"/>
              <w:szCs w:val="28"/>
            </w:rPr>
          </w:pPr>
        </w:p>
        <w:p w14:paraId="3B7A36CD" w14:textId="77777777" w:rsidR="00664017" w:rsidRPr="00297561" w:rsidRDefault="00664017" w:rsidP="009E4353">
          <w:pPr>
            <w:rPr>
              <w:rFonts w:cstheme="minorHAnsi"/>
              <w:sz w:val="28"/>
              <w:szCs w:val="28"/>
            </w:rPr>
          </w:pPr>
        </w:p>
        <w:p w14:paraId="2A59B3F5" w14:textId="77777777" w:rsidR="00664017" w:rsidRPr="00297561" w:rsidRDefault="00664017" w:rsidP="009E4353">
          <w:pPr>
            <w:rPr>
              <w:rFonts w:cstheme="minorHAnsi"/>
              <w:sz w:val="28"/>
              <w:szCs w:val="28"/>
            </w:rPr>
          </w:pPr>
        </w:p>
        <w:p w14:paraId="5A20D94F" w14:textId="77777777" w:rsidR="00664017" w:rsidRPr="00297561" w:rsidRDefault="00664017" w:rsidP="009E4353">
          <w:pPr>
            <w:rPr>
              <w:rFonts w:cstheme="minorHAnsi"/>
              <w:sz w:val="28"/>
              <w:szCs w:val="28"/>
            </w:rPr>
          </w:pPr>
        </w:p>
        <w:p w14:paraId="0A2A1A6F" w14:textId="77777777" w:rsidR="00664017" w:rsidRPr="00297561" w:rsidRDefault="00664017" w:rsidP="009E4353">
          <w:pPr>
            <w:rPr>
              <w:rFonts w:cstheme="minorHAnsi"/>
              <w:sz w:val="28"/>
              <w:szCs w:val="28"/>
            </w:rPr>
          </w:pPr>
        </w:p>
        <w:p w14:paraId="4804DA60" w14:textId="77777777" w:rsidR="00664017" w:rsidRPr="00297561" w:rsidRDefault="00664017" w:rsidP="009E4353">
          <w:pPr>
            <w:rPr>
              <w:rFonts w:cstheme="minorHAnsi"/>
              <w:sz w:val="28"/>
              <w:szCs w:val="28"/>
            </w:rPr>
          </w:pPr>
        </w:p>
        <w:p w14:paraId="44492494" w14:textId="77777777" w:rsidR="00664017" w:rsidRPr="00297561" w:rsidRDefault="00664017" w:rsidP="009E4353">
          <w:pPr>
            <w:rPr>
              <w:rFonts w:cstheme="minorHAnsi"/>
              <w:sz w:val="28"/>
              <w:szCs w:val="28"/>
            </w:rPr>
          </w:pPr>
        </w:p>
        <w:p w14:paraId="20CC734C" w14:textId="77777777" w:rsidR="00664017" w:rsidRPr="00297561" w:rsidRDefault="00664017" w:rsidP="009E4353">
          <w:pPr>
            <w:rPr>
              <w:rFonts w:cstheme="minorHAnsi"/>
              <w:sz w:val="28"/>
              <w:szCs w:val="28"/>
            </w:rPr>
          </w:pPr>
        </w:p>
        <w:p w14:paraId="05B5F783" w14:textId="77777777" w:rsidR="00664017" w:rsidRPr="00297561" w:rsidRDefault="00664017" w:rsidP="009E4353">
          <w:pPr>
            <w:rPr>
              <w:rFonts w:cstheme="minorHAnsi"/>
              <w:sz w:val="28"/>
              <w:szCs w:val="28"/>
            </w:rPr>
          </w:pPr>
        </w:p>
        <w:p w14:paraId="08D28D59" w14:textId="413288EF" w:rsidR="00664017" w:rsidRPr="00502CBB" w:rsidRDefault="00664017" w:rsidP="00664017">
          <w:pPr>
            <w:rPr>
              <w:rFonts w:cstheme="minorHAnsi"/>
              <w:sz w:val="40"/>
              <w:szCs w:val="40"/>
            </w:rPr>
          </w:pPr>
          <w:r w:rsidRPr="00502CBB">
            <w:rPr>
              <w:rFonts w:cstheme="minorHAnsi"/>
              <w:sz w:val="40"/>
              <w:szCs w:val="40"/>
            </w:rPr>
            <w:t>Ekstra jording for samtlige pilarer.</w:t>
          </w:r>
        </w:p>
        <w:p w14:paraId="525AA73C" w14:textId="77777777" w:rsidR="00846CC6" w:rsidRPr="00297561" w:rsidRDefault="00846CC6" w:rsidP="009E4353">
          <w:pPr>
            <w:rPr>
              <w:rFonts w:cstheme="minorHAnsi"/>
              <w:sz w:val="28"/>
              <w:szCs w:val="28"/>
            </w:rPr>
          </w:pPr>
        </w:p>
        <w:p w14:paraId="602E709C" w14:textId="4A358B5E" w:rsidR="00846CC6" w:rsidRPr="00297561" w:rsidRDefault="00846CC6" w:rsidP="009E4353">
          <w:pPr>
            <w:rPr>
              <w:rFonts w:cstheme="minorHAnsi"/>
              <w:sz w:val="28"/>
              <w:szCs w:val="28"/>
            </w:rPr>
          </w:pPr>
        </w:p>
        <w:p w14:paraId="35B7ED81" w14:textId="135035A4" w:rsidR="00846CC6" w:rsidRPr="00297561" w:rsidRDefault="00846CC6" w:rsidP="009E4353">
          <w:pPr>
            <w:rPr>
              <w:rFonts w:cstheme="minorHAnsi"/>
              <w:sz w:val="28"/>
              <w:szCs w:val="28"/>
            </w:rPr>
          </w:pPr>
        </w:p>
        <w:p w14:paraId="0473B412" w14:textId="6A209B7D" w:rsidR="00846CC6" w:rsidRPr="00297561" w:rsidRDefault="00664017" w:rsidP="009E4353">
          <w:pPr>
            <w:rPr>
              <w:rFonts w:cstheme="minorHAnsi"/>
              <w:sz w:val="28"/>
              <w:szCs w:val="28"/>
            </w:rPr>
          </w:pPr>
          <w:r w:rsidRPr="00297561">
            <w:rPr>
              <w:rFonts w:cstheme="minorHAnsi"/>
              <w:noProof/>
              <w:sz w:val="28"/>
              <w:szCs w:val="28"/>
            </w:rPr>
            <w:drawing>
              <wp:inline distT="0" distB="0" distL="0" distR="0" wp14:anchorId="7FFA08E3" wp14:editId="0D7B2187">
                <wp:extent cx="5904230" cy="4330700"/>
                <wp:effectExtent l="0" t="0" r="1270" b="0"/>
                <wp:docPr id="28992635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926351" name=""/>
                        <pic:cNvPicPr/>
                      </pic:nvPicPr>
                      <pic:blipFill>
                        <a:blip r:embed="rId42"/>
                        <a:stretch>
                          <a:fillRect/>
                        </a:stretch>
                      </pic:blipFill>
                      <pic:spPr>
                        <a:xfrm>
                          <a:off x="0" y="0"/>
                          <a:ext cx="5904230" cy="4330700"/>
                        </a:xfrm>
                        <a:prstGeom prst="rect">
                          <a:avLst/>
                        </a:prstGeom>
                      </pic:spPr>
                    </pic:pic>
                  </a:graphicData>
                </a:graphic>
              </wp:inline>
            </w:drawing>
          </w:r>
        </w:p>
        <w:p w14:paraId="6F0752D0" w14:textId="155777D5" w:rsidR="00846CC6" w:rsidRPr="00297561" w:rsidRDefault="00664017" w:rsidP="009E4353">
          <w:pPr>
            <w:rPr>
              <w:rFonts w:cstheme="minorHAnsi"/>
              <w:sz w:val="28"/>
              <w:szCs w:val="28"/>
            </w:rPr>
          </w:pPr>
          <w:r w:rsidRPr="00297561">
            <w:rPr>
              <w:rFonts w:cstheme="minorHAnsi"/>
              <w:sz w:val="28"/>
              <w:szCs w:val="28"/>
            </w:rPr>
            <w:t xml:space="preserve">Figur </w:t>
          </w:r>
          <w:r w:rsidR="00EC47B9" w:rsidRPr="00297561">
            <w:rPr>
              <w:rFonts w:cstheme="minorHAnsi"/>
              <w:sz w:val="28"/>
              <w:szCs w:val="28"/>
            </w:rPr>
            <w:t>26</w:t>
          </w:r>
          <w:r w:rsidRPr="00297561">
            <w:rPr>
              <w:rFonts w:cstheme="minorHAnsi"/>
              <w:sz w:val="28"/>
              <w:szCs w:val="28"/>
            </w:rPr>
            <w:t>. Det skal monteres ekstra jording fra toppen av hver pilar</w:t>
          </w:r>
          <w:r w:rsidR="009812D4" w:rsidRPr="00297561">
            <w:rPr>
              <w:rFonts w:cstheme="minorHAnsi"/>
              <w:sz w:val="28"/>
              <w:szCs w:val="28"/>
            </w:rPr>
            <w:t xml:space="preserve">. Jordingen utføres med 10 kvadrat kabel som føres til kabelstige og rekkverk. </w:t>
          </w:r>
          <w:r w:rsidR="00014243" w:rsidRPr="00297561">
            <w:rPr>
              <w:rFonts w:cstheme="minorHAnsi"/>
              <w:sz w:val="28"/>
              <w:szCs w:val="28"/>
            </w:rPr>
            <w:t>Dette gjelder samtlige pilarer 6, 10, 12, 13, 16, 17, 20, 23, 24, 25 og 28.</w:t>
          </w:r>
        </w:p>
        <w:p w14:paraId="493D84D5" w14:textId="6C03295F" w:rsidR="00846CC6" w:rsidRPr="00297561" w:rsidRDefault="00846CC6" w:rsidP="009E4353">
          <w:pPr>
            <w:rPr>
              <w:rFonts w:cstheme="minorHAnsi"/>
              <w:sz w:val="28"/>
              <w:szCs w:val="28"/>
            </w:rPr>
          </w:pPr>
        </w:p>
        <w:p w14:paraId="51B9E46F" w14:textId="0ECD7BCC" w:rsidR="00456393" w:rsidRPr="00297561" w:rsidRDefault="00456393" w:rsidP="009E4353">
          <w:pPr>
            <w:rPr>
              <w:rFonts w:cstheme="minorHAnsi"/>
              <w:sz w:val="28"/>
              <w:szCs w:val="28"/>
            </w:rPr>
          </w:pPr>
        </w:p>
        <w:p w14:paraId="703ADB17" w14:textId="6CBEADAD" w:rsidR="00150496" w:rsidRPr="00297561" w:rsidRDefault="00150496" w:rsidP="009E4353">
          <w:pPr>
            <w:rPr>
              <w:rFonts w:cstheme="minorHAnsi"/>
              <w:sz w:val="28"/>
              <w:szCs w:val="28"/>
            </w:rPr>
          </w:pPr>
        </w:p>
        <w:p w14:paraId="586DF6CD" w14:textId="391E4F76" w:rsidR="00150496" w:rsidRPr="00297561" w:rsidRDefault="00150496" w:rsidP="009E4353">
          <w:pPr>
            <w:rPr>
              <w:rFonts w:cstheme="minorHAnsi"/>
              <w:sz w:val="28"/>
              <w:szCs w:val="28"/>
            </w:rPr>
          </w:pPr>
        </w:p>
        <w:p w14:paraId="19701485" w14:textId="30B270F4" w:rsidR="00150496" w:rsidRPr="00297561" w:rsidRDefault="00150496" w:rsidP="009E4353">
          <w:pPr>
            <w:rPr>
              <w:rFonts w:cstheme="minorHAnsi"/>
              <w:sz w:val="28"/>
              <w:szCs w:val="28"/>
            </w:rPr>
          </w:pPr>
        </w:p>
        <w:p w14:paraId="74922D2E" w14:textId="645A9572" w:rsidR="00150496" w:rsidRPr="00502CBB" w:rsidRDefault="00C56D52" w:rsidP="009E4353">
          <w:pPr>
            <w:rPr>
              <w:rFonts w:cstheme="minorHAnsi"/>
              <w:sz w:val="40"/>
              <w:szCs w:val="40"/>
            </w:rPr>
          </w:pPr>
          <w:r w:rsidRPr="00502CBB">
            <w:rPr>
              <w:rFonts w:cstheme="minorHAnsi"/>
              <w:sz w:val="40"/>
              <w:szCs w:val="40"/>
            </w:rPr>
            <w:t>Merking av kabler</w:t>
          </w:r>
        </w:p>
        <w:p w14:paraId="3C8A9F8B" w14:textId="6459AC71" w:rsidR="00C56D52" w:rsidRPr="00297561" w:rsidRDefault="00C56D52" w:rsidP="009E4353">
          <w:pPr>
            <w:rPr>
              <w:rFonts w:cstheme="minorHAnsi"/>
              <w:sz w:val="28"/>
              <w:szCs w:val="28"/>
            </w:rPr>
          </w:pPr>
          <w:r w:rsidRPr="00297561">
            <w:rPr>
              <w:rFonts w:cstheme="minorHAnsi"/>
              <w:sz w:val="28"/>
              <w:szCs w:val="28"/>
            </w:rPr>
            <w:t xml:space="preserve">Samtlige kabler </w:t>
          </w:r>
          <w:r w:rsidR="0034713E" w:rsidRPr="00297561">
            <w:rPr>
              <w:rFonts w:cstheme="minorHAnsi"/>
              <w:sz w:val="28"/>
              <w:szCs w:val="28"/>
            </w:rPr>
            <w:t>for referanseelektroder, anodetilkoblinger</w:t>
          </w:r>
          <w:r w:rsidR="004E4B51" w:rsidRPr="00297561">
            <w:rPr>
              <w:rFonts w:cstheme="minorHAnsi"/>
              <w:sz w:val="28"/>
              <w:szCs w:val="28"/>
            </w:rPr>
            <w:t xml:space="preserve"> og </w:t>
          </w:r>
          <w:r w:rsidR="00BC35AD" w:rsidRPr="00297561">
            <w:rPr>
              <w:rFonts w:cstheme="minorHAnsi"/>
              <w:sz w:val="28"/>
              <w:szCs w:val="28"/>
            </w:rPr>
            <w:t>armerings</w:t>
          </w:r>
          <w:r w:rsidR="004E4B51" w:rsidRPr="00297561">
            <w:rPr>
              <w:rFonts w:cstheme="minorHAnsi"/>
              <w:sz w:val="28"/>
              <w:szCs w:val="28"/>
            </w:rPr>
            <w:t>-</w:t>
          </w:r>
          <w:r w:rsidR="00BC35AD" w:rsidRPr="00297561">
            <w:rPr>
              <w:rFonts w:cstheme="minorHAnsi"/>
              <w:sz w:val="28"/>
              <w:szCs w:val="28"/>
            </w:rPr>
            <w:t xml:space="preserve">tilkoblinger </w:t>
          </w:r>
          <w:r w:rsidR="004E4B51" w:rsidRPr="00297561">
            <w:rPr>
              <w:rFonts w:cstheme="minorHAnsi"/>
              <w:sz w:val="28"/>
              <w:szCs w:val="28"/>
            </w:rPr>
            <w:t xml:space="preserve">skal være merket med </w:t>
          </w:r>
          <w:r w:rsidR="009A2054" w:rsidRPr="00297561">
            <w:rPr>
              <w:rFonts w:cstheme="minorHAnsi"/>
              <w:sz w:val="28"/>
              <w:szCs w:val="28"/>
            </w:rPr>
            <w:t xml:space="preserve">metall-, eller plasthylse som ikke faller av når kablene trekkes i rør fram til skap. Samtlige kabler skal leveres med </w:t>
          </w:r>
          <w:r w:rsidR="001354B8" w:rsidRPr="00297561">
            <w:rPr>
              <w:rFonts w:cstheme="minorHAnsi"/>
              <w:sz w:val="28"/>
              <w:szCs w:val="28"/>
            </w:rPr>
            <w:t xml:space="preserve">ekstra merking som kan klemmes på kabel dersom ender kappes. </w:t>
          </w:r>
          <w:r w:rsidR="005C49F0" w:rsidRPr="00297561">
            <w:rPr>
              <w:rFonts w:cstheme="minorHAnsi"/>
              <w:sz w:val="28"/>
              <w:szCs w:val="28"/>
            </w:rPr>
            <w:t>Merking</w:t>
          </w:r>
          <w:r w:rsidR="001354B8" w:rsidRPr="00297561">
            <w:rPr>
              <w:rFonts w:cstheme="minorHAnsi"/>
              <w:sz w:val="28"/>
              <w:szCs w:val="28"/>
            </w:rPr>
            <w:t xml:space="preserve"> av samtlige kabler skal </w:t>
          </w:r>
          <w:r w:rsidR="005C49F0" w:rsidRPr="00297561">
            <w:rPr>
              <w:rFonts w:cstheme="minorHAnsi"/>
              <w:sz w:val="28"/>
              <w:szCs w:val="28"/>
            </w:rPr>
            <w:t>opprettholdes til enhver tid fram til terminering gjennomføres i skap.</w:t>
          </w:r>
        </w:p>
        <w:p w14:paraId="788ECB77" w14:textId="77777777" w:rsidR="00C56D52" w:rsidRPr="00297561" w:rsidRDefault="00C56D52" w:rsidP="009E4353">
          <w:pPr>
            <w:rPr>
              <w:rFonts w:cstheme="minorHAnsi"/>
              <w:sz w:val="28"/>
              <w:szCs w:val="28"/>
            </w:rPr>
          </w:pPr>
        </w:p>
        <w:p w14:paraId="66B3B49F" w14:textId="77777777" w:rsidR="00150496" w:rsidRPr="00297561" w:rsidRDefault="00150496" w:rsidP="009E4353">
          <w:pPr>
            <w:rPr>
              <w:rFonts w:cstheme="minorHAnsi"/>
              <w:sz w:val="28"/>
              <w:szCs w:val="28"/>
            </w:rPr>
          </w:pPr>
        </w:p>
        <w:p w14:paraId="04CAAAFE" w14:textId="77777777" w:rsidR="00150496" w:rsidRPr="00297561" w:rsidRDefault="00150496" w:rsidP="009E4353">
          <w:pPr>
            <w:rPr>
              <w:rFonts w:cstheme="minorHAnsi"/>
              <w:sz w:val="28"/>
              <w:szCs w:val="28"/>
            </w:rPr>
          </w:pPr>
        </w:p>
        <w:p w14:paraId="5BCF1207" w14:textId="77777777" w:rsidR="00456393" w:rsidRPr="00297561" w:rsidRDefault="00456393" w:rsidP="009E4353">
          <w:pPr>
            <w:rPr>
              <w:rFonts w:cstheme="minorHAnsi"/>
              <w:sz w:val="28"/>
              <w:szCs w:val="28"/>
            </w:rPr>
          </w:pPr>
        </w:p>
        <w:p w14:paraId="53EC4CDE" w14:textId="77777777" w:rsidR="00014243" w:rsidRPr="00297561" w:rsidRDefault="00014243" w:rsidP="009E4353">
          <w:pPr>
            <w:rPr>
              <w:rFonts w:cstheme="minorHAnsi"/>
              <w:sz w:val="28"/>
              <w:szCs w:val="28"/>
            </w:rPr>
          </w:pPr>
        </w:p>
        <w:p w14:paraId="1710AC81" w14:textId="77777777" w:rsidR="00DF4745" w:rsidRPr="00297561" w:rsidRDefault="00DF4745" w:rsidP="009E4353">
          <w:pPr>
            <w:rPr>
              <w:rFonts w:cstheme="minorHAnsi"/>
              <w:sz w:val="28"/>
              <w:szCs w:val="28"/>
            </w:rPr>
          </w:pPr>
        </w:p>
        <w:p w14:paraId="22D3E86E" w14:textId="58098F2B" w:rsidR="00DF4745" w:rsidRPr="00502CBB" w:rsidRDefault="00FD1735" w:rsidP="009E4353">
          <w:pPr>
            <w:rPr>
              <w:rFonts w:cstheme="minorHAnsi"/>
              <w:sz w:val="40"/>
              <w:szCs w:val="28"/>
            </w:rPr>
          </w:pPr>
          <w:r w:rsidRPr="00502CBB">
            <w:rPr>
              <w:rFonts w:cstheme="minorHAnsi"/>
              <w:sz w:val="40"/>
              <w:szCs w:val="28"/>
            </w:rPr>
            <w:t>Referanseelektroder</w:t>
          </w:r>
        </w:p>
        <w:p w14:paraId="313F5989" w14:textId="77777777" w:rsidR="00FD1735" w:rsidRPr="00297561" w:rsidRDefault="00FD1735" w:rsidP="009E4353">
          <w:pPr>
            <w:rPr>
              <w:rFonts w:cstheme="minorHAnsi"/>
              <w:sz w:val="28"/>
              <w:szCs w:val="28"/>
            </w:rPr>
          </w:pPr>
        </w:p>
        <w:p w14:paraId="19357726" w14:textId="3C891320" w:rsidR="005B4999" w:rsidRPr="00297561" w:rsidRDefault="00787C4E" w:rsidP="009E4353">
          <w:pPr>
            <w:rPr>
              <w:rFonts w:cstheme="minorHAnsi"/>
              <w:sz w:val="28"/>
              <w:szCs w:val="28"/>
            </w:rPr>
          </w:pPr>
          <w:r w:rsidRPr="00297561">
            <w:rPr>
              <w:rFonts w:cstheme="minorHAnsi"/>
              <w:sz w:val="28"/>
              <w:szCs w:val="28"/>
            </w:rPr>
            <w:t xml:space="preserve">Følgende </w:t>
          </w:r>
          <w:r w:rsidR="005B4999" w:rsidRPr="00297561">
            <w:rPr>
              <w:rFonts w:cstheme="minorHAnsi"/>
              <w:sz w:val="28"/>
              <w:szCs w:val="28"/>
            </w:rPr>
            <w:t>lokaliseringssystem brukes for å beskrive plassering av referanseelektroder.</w:t>
          </w:r>
        </w:p>
        <w:p w14:paraId="3C59D0A2" w14:textId="302F27A1" w:rsidR="005B4999" w:rsidRPr="00297561" w:rsidRDefault="005B4999" w:rsidP="009E4353">
          <w:pPr>
            <w:rPr>
              <w:rFonts w:cstheme="minorHAnsi"/>
              <w:sz w:val="28"/>
              <w:szCs w:val="28"/>
            </w:rPr>
          </w:pPr>
          <w:r w:rsidRPr="00297561">
            <w:rPr>
              <w:rFonts w:cstheme="minorHAnsi"/>
              <w:noProof/>
              <w:sz w:val="28"/>
              <w:szCs w:val="28"/>
            </w:rPr>
            <w:drawing>
              <wp:inline distT="0" distB="0" distL="0" distR="0" wp14:anchorId="1C10222F" wp14:editId="3071DDFD">
                <wp:extent cx="4662535" cy="3367971"/>
                <wp:effectExtent l="0" t="0" r="5080" b="4445"/>
                <wp:docPr id="1674937840" name="Bilde 1" descr="Et bilde som inneholder kart, tekst, atlas&#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937840" name="Bilde 1" descr="Et bilde som inneholder kart, tekst, atlas&#10;&#10;KI-generert innhold kan være feil."/>
                        <pic:cNvPicPr/>
                      </pic:nvPicPr>
                      <pic:blipFill>
                        <a:blip r:embed="rId43"/>
                        <a:stretch>
                          <a:fillRect/>
                        </a:stretch>
                      </pic:blipFill>
                      <pic:spPr>
                        <a:xfrm>
                          <a:off x="0" y="0"/>
                          <a:ext cx="4678778" cy="3379704"/>
                        </a:xfrm>
                        <a:prstGeom prst="rect">
                          <a:avLst/>
                        </a:prstGeom>
                      </pic:spPr>
                    </pic:pic>
                  </a:graphicData>
                </a:graphic>
              </wp:inline>
            </w:drawing>
          </w:r>
        </w:p>
        <w:p w14:paraId="3ED7C179" w14:textId="77777777" w:rsidR="00FD1735" w:rsidRPr="00297561" w:rsidRDefault="00FD1735" w:rsidP="009E4353">
          <w:pPr>
            <w:rPr>
              <w:rFonts w:cstheme="minorHAnsi"/>
              <w:sz w:val="28"/>
              <w:szCs w:val="28"/>
            </w:rPr>
          </w:pPr>
        </w:p>
        <w:p w14:paraId="6BAA4371" w14:textId="54578174" w:rsidR="00DF4745" w:rsidRPr="00297561" w:rsidRDefault="00B7548E" w:rsidP="009E4353">
          <w:pPr>
            <w:rPr>
              <w:rFonts w:cstheme="minorHAnsi"/>
              <w:sz w:val="28"/>
              <w:szCs w:val="28"/>
            </w:rPr>
          </w:pPr>
          <w:r w:rsidRPr="00297561">
            <w:rPr>
              <w:rFonts w:cstheme="minorHAnsi"/>
              <w:sz w:val="28"/>
              <w:szCs w:val="28"/>
            </w:rPr>
            <w:t>Referanseelektrodene plasseres som vist i tabell 2</w:t>
          </w:r>
          <w:r w:rsidR="00757B39" w:rsidRPr="00297561">
            <w:rPr>
              <w:rFonts w:cstheme="minorHAnsi"/>
              <w:sz w:val="28"/>
              <w:szCs w:val="28"/>
            </w:rPr>
            <w:t>7</w:t>
          </w:r>
          <w:r w:rsidR="00382A7E" w:rsidRPr="00297561">
            <w:rPr>
              <w:rFonts w:cstheme="minorHAnsi"/>
              <w:sz w:val="28"/>
              <w:szCs w:val="28"/>
            </w:rPr>
            <w:t xml:space="preserve">. Referanseelektrodene </w:t>
          </w:r>
          <w:r w:rsidR="00EB7C7C" w:rsidRPr="00297561">
            <w:rPr>
              <w:rFonts w:cstheme="minorHAnsi"/>
              <w:sz w:val="28"/>
              <w:szCs w:val="28"/>
            </w:rPr>
            <w:t xml:space="preserve">plasseres enkeltvis (ikke dobbelt) </w:t>
          </w:r>
          <w:r w:rsidR="00D31752" w:rsidRPr="00297561">
            <w:rPr>
              <w:rFonts w:cstheme="minorHAnsi"/>
              <w:sz w:val="28"/>
              <w:szCs w:val="28"/>
            </w:rPr>
            <w:t xml:space="preserve">og </w:t>
          </w:r>
          <w:r w:rsidR="00EB7C7C" w:rsidRPr="00297561">
            <w:rPr>
              <w:rFonts w:cstheme="minorHAnsi"/>
              <w:sz w:val="28"/>
              <w:szCs w:val="28"/>
            </w:rPr>
            <w:t xml:space="preserve">jordes med </w:t>
          </w:r>
          <w:r w:rsidR="00D31752" w:rsidRPr="00297561">
            <w:rPr>
              <w:rFonts w:cstheme="minorHAnsi"/>
              <w:sz w:val="28"/>
              <w:szCs w:val="28"/>
            </w:rPr>
            <w:t xml:space="preserve">kun </w:t>
          </w:r>
          <w:r w:rsidR="00EB7C7C" w:rsidRPr="00297561">
            <w:rPr>
              <w:rFonts w:cstheme="minorHAnsi"/>
              <w:sz w:val="28"/>
              <w:szCs w:val="28"/>
            </w:rPr>
            <w:t xml:space="preserve">én </w:t>
          </w:r>
          <w:r w:rsidR="00D31752" w:rsidRPr="00297561">
            <w:rPr>
              <w:rFonts w:cstheme="minorHAnsi"/>
              <w:sz w:val="28"/>
              <w:szCs w:val="28"/>
            </w:rPr>
            <w:t>kabel.</w:t>
          </w:r>
        </w:p>
        <w:p w14:paraId="41301333" w14:textId="77777777" w:rsidR="00D275B6" w:rsidRPr="00297561" w:rsidRDefault="00D275B6" w:rsidP="009E4353">
          <w:pPr>
            <w:rPr>
              <w:rFonts w:cstheme="minorHAnsi"/>
              <w:sz w:val="28"/>
              <w:szCs w:val="28"/>
            </w:rPr>
          </w:pPr>
        </w:p>
        <w:p w14:paraId="46155795" w14:textId="7AE45413" w:rsidR="00B7548E" w:rsidRPr="00297561" w:rsidRDefault="00A13D8A" w:rsidP="009E4353">
          <w:pPr>
            <w:rPr>
              <w:rFonts w:cstheme="minorHAnsi"/>
              <w:sz w:val="28"/>
              <w:szCs w:val="28"/>
            </w:rPr>
          </w:pPr>
          <w:r w:rsidRPr="00297561">
            <w:rPr>
              <w:rFonts w:cstheme="minorHAnsi"/>
              <w:noProof/>
              <w:sz w:val="28"/>
              <w:szCs w:val="28"/>
            </w:rPr>
            <w:drawing>
              <wp:inline distT="0" distB="0" distL="0" distR="0" wp14:anchorId="02A35D6E" wp14:editId="718930BE">
                <wp:extent cx="5904230" cy="4186555"/>
                <wp:effectExtent l="0" t="0" r="1270" b="4445"/>
                <wp:docPr id="1223222071" name="Bild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04230" cy="4186555"/>
                        </a:xfrm>
                        <a:prstGeom prst="rect">
                          <a:avLst/>
                        </a:prstGeom>
                        <a:noFill/>
                        <a:ln>
                          <a:noFill/>
                        </a:ln>
                      </pic:spPr>
                    </pic:pic>
                  </a:graphicData>
                </a:graphic>
              </wp:inline>
            </w:drawing>
          </w:r>
        </w:p>
        <w:p w14:paraId="5ECED290" w14:textId="72B63AB5" w:rsidR="00DF4745" w:rsidRPr="00297561" w:rsidRDefault="00DF4745" w:rsidP="009E4353">
          <w:pPr>
            <w:rPr>
              <w:rFonts w:cstheme="minorHAnsi"/>
              <w:sz w:val="28"/>
              <w:szCs w:val="28"/>
            </w:rPr>
          </w:pPr>
        </w:p>
        <w:p w14:paraId="2A089CAC" w14:textId="24A47634" w:rsidR="00BD0DE1" w:rsidRPr="00297561" w:rsidRDefault="00BD0DE1" w:rsidP="009E4353">
          <w:pPr>
            <w:rPr>
              <w:rFonts w:cstheme="minorHAnsi"/>
              <w:sz w:val="28"/>
              <w:szCs w:val="28"/>
            </w:rPr>
          </w:pPr>
          <w:r w:rsidRPr="00297561">
            <w:rPr>
              <w:rFonts w:cstheme="minorHAnsi"/>
              <w:sz w:val="28"/>
              <w:szCs w:val="28"/>
            </w:rPr>
            <w:t>Figur 2</w:t>
          </w:r>
          <w:r w:rsidR="005D6160" w:rsidRPr="00297561">
            <w:rPr>
              <w:rFonts w:cstheme="minorHAnsi"/>
              <w:sz w:val="28"/>
              <w:szCs w:val="28"/>
            </w:rPr>
            <w:t xml:space="preserve">7. Oversikt over </w:t>
          </w:r>
          <w:r w:rsidR="00757B39" w:rsidRPr="00297561">
            <w:rPr>
              <w:rFonts w:cstheme="minorHAnsi"/>
              <w:sz w:val="28"/>
              <w:szCs w:val="28"/>
            </w:rPr>
            <w:t xml:space="preserve">samtlige </w:t>
          </w:r>
          <w:r w:rsidR="005D6160" w:rsidRPr="00297561">
            <w:rPr>
              <w:rFonts w:cstheme="minorHAnsi"/>
              <w:sz w:val="28"/>
              <w:szCs w:val="28"/>
            </w:rPr>
            <w:t xml:space="preserve">referanseelektroder med tilhørende merking og lokalisering </w:t>
          </w:r>
        </w:p>
        <w:p w14:paraId="73516383" w14:textId="77777777" w:rsidR="00BD0DE1" w:rsidRPr="00297561" w:rsidRDefault="00BD0DE1" w:rsidP="009E4353">
          <w:pPr>
            <w:rPr>
              <w:rFonts w:cstheme="minorHAnsi"/>
              <w:sz w:val="28"/>
              <w:szCs w:val="28"/>
            </w:rPr>
          </w:pPr>
        </w:p>
        <w:p w14:paraId="4A45C860" w14:textId="77777777" w:rsidR="00BD0DE1" w:rsidRPr="00297561" w:rsidRDefault="00BD0DE1" w:rsidP="009E4353">
          <w:pPr>
            <w:rPr>
              <w:rFonts w:cstheme="minorHAnsi"/>
              <w:sz w:val="28"/>
              <w:szCs w:val="28"/>
            </w:rPr>
          </w:pPr>
        </w:p>
        <w:p w14:paraId="397F5CD8" w14:textId="14638DDB" w:rsidR="00DF4745" w:rsidRPr="004D66C2" w:rsidRDefault="00D25E06" w:rsidP="009E4353">
          <w:pPr>
            <w:rPr>
              <w:rFonts w:cstheme="minorHAnsi"/>
              <w:sz w:val="40"/>
              <w:szCs w:val="40"/>
            </w:rPr>
          </w:pPr>
          <w:r w:rsidRPr="004D66C2">
            <w:rPr>
              <w:rFonts w:cstheme="minorHAnsi"/>
              <w:sz w:val="40"/>
              <w:szCs w:val="40"/>
            </w:rPr>
            <w:t>Materialer</w:t>
          </w:r>
        </w:p>
        <w:p w14:paraId="4695D73E" w14:textId="77777777" w:rsidR="00D25E06" w:rsidRPr="00297561" w:rsidRDefault="00D25E06" w:rsidP="009E4353">
          <w:pPr>
            <w:rPr>
              <w:rFonts w:cstheme="minorHAnsi"/>
              <w:sz w:val="28"/>
              <w:szCs w:val="28"/>
            </w:rPr>
          </w:pPr>
        </w:p>
        <w:p w14:paraId="2FB94624" w14:textId="1437F9C9" w:rsidR="00D25E06" w:rsidRPr="00297561" w:rsidRDefault="00D25E06" w:rsidP="009E4353">
          <w:pPr>
            <w:rPr>
              <w:rFonts w:cstheme="minorHAnsi"/>
              <w:sz w:val="28"/>
              <w:szCs w:val="28"/>
            </w:rPr>
          </w:pPr>
          <w:r w:rsidRPr="00297561">
            <w:rPr>
              <w:rFonts w:cstheme="minorHAnsi"/>
              <w:sz w:val="28"/>
              <w:szCs w:val="28"/>
            </w:rPr>
            <w:t>Det anvendes følgende materialer:</w:t>
          </w:r>
        </w:p>
        <w:p w14:paraId="4E7686BF" w14:textId="77777777" w:rsidR="00D25E06" w:rsidRDefault="00D25E06" w:rsidP="009E4353">
          <w:pPr>
            <w:rPr>
              <w:rFonts w:cstheme="minorHAnsi"/>
              <w:sz w:val="28"/>
              <w:szCs w:val="28"/>
            </w:rPr>
          </w:pPr>
        </w:p>
        <w:p w14:paraId="1124CDAB" w14:textId="4EFB7880" w:rsidR="001B07C8" w:rsidRPr="00297561" w:rsidRDefault="001B07C8" w:rsidP="009E4353">
          <w:pPr>
            <w:rPr>
              <w:rFonts w:cstheme="minorHAnsi"/>
              <w:sz w:val="28"/>
              <w:szCs w:val="28"/>
            </w:rPr>
          </w:pPr>
          <w:r>
            <w:rPr>
              <w:rFonts w:cstheme="minorHAnsi"/>
              <w:sz w:val="28"/>
              <w:szCs w:val="28"/>
            </w:rPr>
            <w:t>Referanseelektroder: ERE 20</w:t>
          </w:r>
        </w:p>
        <w:p w14:paraId="3A8C260A" w14:textId="0CBED061" w:rsidR="00D25E06" w:rsidRPr="00297561" w:rsidRDefault="00797D5B" w:rsidP="009E4353">
          <w:pPr>
            <w:rPr>
              <w:rFonts w:cstheme="minorHAnsi"/>
              <w:sz w:val="28"/>
              <w:szCs w:val="28"/>
            </w:rPr>
          </w:pPr>
          <w:proofErr w:type="spellStart"/>
          <w:r w:rsidRPr="00297561">
            <w:rPr>
              <w:rFonts w:cstheme="minorHAnsi"/>
              <w:sz w:val="28"/>
              <w:szCs w:val="28"/>
            </w:rPr>
            <w:t>Titannett</w:t>
          </w:r>
          <w:proofErr w:type="spellEnd"/>
          <w:r w:rsidRPr="00297561">
            <w:rPr>
              <w:rFonts w:cstheme="minorHAnsi"/>
              <w:sz w:val="28"/>
              <w:szCs w:val="28"/>
            </w:rPr>
            <w:t xml:space="preserve">: </w:t>
          </w:r>
          <w:r w:rsidR="008A01E8" w:rsidRPr="00297561">
            <w:rPr>
              <w:rFonts w:cstheme="minorHAnsi"/>
              <w:sz w:val="28"/>
              <w:szCs w:val="28"/>
            </w:rPr>
            <w:t>CNT 15</w:t>
          </w:r>
        </w:p>
        <w:p w14:paraId="1AFA9A7A" w14:textId="38903BA7" w:rsidR="00797D5B" w:rsidRPr="00297561" w:rsidRDefault="00797D5B" w:rsidP="009E4353">
          <w:pPr>
            <w:rPr>
              <w:rFonts w:cstheme="minorHAnsi"/>
              <w:sz w:val="28"/>
              <w:szCs w:val="28"/>
            </w:rPr>
          </w:pPr>
          <w:r w:rsidRPr="00297561">
            <w:rPr>
              <w:rFonts w:cstheme="minorHAnsi"/>
              <w:sz w:val="28"/>
              <w:szCs w:val="28"/>
            </w:rPr>
            <w:t>Sprøytemørtel: Weber T</w:t>
          </w:r>
        </w:p>
        <w:p w14:paraId="7D04CD72" w14:textId="2C6F4F37" w:rsidR="00DF4745" w:rsidRDefault="007C73F1" w:rsidP="009E4353">
          <w:pPr>
            <w:rPr>
              <w:rFonts w:cstheme="minorHAnsi"/>
              <w:sz w:val="28"/>
              <w:szCs w:val="28"/>
            </w:rPr>
          </w:pPr>
          <w:r w:rsidRPr="00297561">
            <w:rPr>
              <w:rFonts w:cstheme="minorHAnsi"/>
              <w:sz w:val="28"/>
              <w:szCs w:val="28"/>
            </w:rPr>
            <w:t>Jordkabel referanse: 2,5 kvadrat</w:t>
          </w:r>
        </w:p>
        <w:p w14:paraId="6C13A321" w14:textId="0B7A9E30" w:rsidR="004D66C2" w:rsidRPr="00297561" w:rsidRDefault="004D66C2" w:rsidP="009E4353">
          <w:pPr>
            <w:rPr>
              <w:rFonts w:cstheme="minorHAnsi"/>
              <w:sz w:val="28"/>
              <w:szCs w:val="28"/>
            </w:rPr>
          </w:pPr>
          <w:r>
            <w:rPr>
              <w:rFonts w:cstheme="minorHAnsi"/>
              <w:sz w:val="28"/>
              <w:szCs w:val="28"/>
            </w:rPr>
            <w:t>Sink-nett, leveres av Protector AS</w:t>
          </w:r>
        </w:p>
        <w:p w14:paraId="12D2A4AA" w14:textId="485FF2A0" w:rsidR="007C73F1" w:rsidRPr="00297561" w:rsidRDefault="007C73F1" w:rsidP="009E4353">
          <w:pPr>
            <w:rPr>
              <w:rFonts w:cstheme="minorHAnsi"/>
              <w:sz w:val="28"/>
              <w:szCs w:val="28"/>
            </w:rPr>
          </w:pPr>
          <w:r w:rsidRPr="00297561">
            <w:rPr>
              <w:rFonts w:cstheme="minorHAnsi"/>
              <w:sz w:val="28"/>
              <w:szCs w:val="28"/>
            </w:rPr>
            <w:t xml:space="preserve">Systemkabler: </w:t>
          </w:r>
          <w:r w:rsidR="008028B5" w:rsidRPr="00297561">
            <w:rPr>
              <w:rFonts w:cstheme="minorHAnsi"/>
              <w:sz w:val="28"/>
              <w:szCs w:val="28"/>
            </w:rPr>
            <w:t xml:space="preserve">10 kvadrat kabel </w:t>
          </w:r>
          <w:r w:rsidR="002A2B72" w:rsidRPr="00297561">
            <w:rPr>
              <w:rFonts w:cstheme="minorHAnsi"/>
              <w:sz w:val="28"/>
              <w:szCs w:val="28"/>
            </w:rPr>
            <w:t>som føres opp til skap.</w:t>
          </w:r>
          <w:r w:rsidR="00A30648" w:rsidRPr="00297561">
            <w:rPr>
              <w:rFonts w:cstheme="minorHAnsi"/>
              <w:sz w:val="28"/>
              <w:szCs w:val="28"/>
            </w:rPr>
            <w:t xml:space="preserve"> All kabel skal trekkes i rustfrie stål rør opp til planumsnivå/kabelstige.</w:t>
          </w:r>
        </w:p>
        <w:p w14:paraId="61A24AD1" w14:textId="162E3745" w:rsidR="002A2B72" w:rsidRDefault="00304ACE" w:rsidP="009E4353">
          <w:pPr>
            <w:rPr>
              <w:rFonts w:cstheme="minorHAnsi"/>
              <w:sz w:val="28"/>
              <w:szCs w:val="28"/>
            </w:rPr>
          </w:pPr>
          <w:r>
            <w:rPr>
              <w:rFonts w:cstheme="minorHAnsi"/>
              <w:sz w:val="28"/>
              <w:szCs w:val="28"/>
            </w:rPr>
            <w:t>Ledende filt: Leveres av Protector AS</w:t>
          </w:r>
        </w:p>
        <w:p w14:paraId="730B12B2" w14:textId="5A75E57E" w:rsidR="00304ACE" w:rsidRDefault="00875563" w:rsidP="009E4353">
          <w:pPr>
            <w:rPr>
              <w:rFonts w:cstheme="minorHAnsi"/>
              <w:sz w:val="28"/>
              <w:szCs w:val="28"/>
            </w:rPr>
          </w:pPr>
          <w:r>
            <w:rPr>
              <w:rFonts w:cstheme="minorHAnsi"/>
              <w:sz w:val="28"/>
              <w:szCs w:val="28"/>
            </w:rPr>
            <w:t>PE-planker og PE-plater: Leveres av Protector AS</w:t>
          </w:r>
        </w:p>
        <w:p w14:paraId="19DDB461" w14:textId="38E356A0" w:rsidR="00875563" w:rsidRDefault="000914A9" w:rsidP="009E4353">
          <w:pPr>
            <w:rPr>
              <w:rFonts w:cstheme="minorHAnsi"/>
              <w:sz w:val="28"/>
              <w:szCs w:val="28"/>
            </w:rPr>
          </w:pPr>
          <w:r>
            <w:rPr>
              <w:rFonts w:cstheme="minorHAnsi"/>
              <w:sz w:val="28"/>
              <w:szCs w:val="28"/>
            </w:rPr>
            <w:t>PVC-</w:t>
          </w:r>
          <w:proofErr w:type="spellStart"/>
          <w:r>
            <w:rPr>
              <w:rFonts w:cstheme="minorHAnsi"/>
              <w:sz w:val="28"/>
              <w:szCs w:val="28"/>
            </w:rPr>
            <w:t>Wrap</w:t>
          </w:r>
          <w:proofErr w:type="spellEnd"/>
          <w:r>
            <w:rPr>
              <w:rFonts w:cstheme="minorHAnsi"/>
              <w:sz w:val="28"/>
              <w:szCs w:val="28"/>
            </w:rPr>
            <w:t>: Leveres av Protector AS</w:t>
          </w:r>
        </w:p>
        <w:p w14:paraId="184BB4A4" w14:textId="062BA31E" w:rsidR="000914A9" w:rsidRPr="00297561" w:rsidRDefault="008933C1" w:rsidP="009E4353">
          <w:pPr>
            <w:rPr>
              <w:rFonts w:cstheme="minorHAnsi"/>
              <w:sz w:val="28"/>
              <w:szCs w:val="28"/>
            </w:rPr>
          </w:pPr>
          <w:r>
            <w:rPr>
              <w:rFonts w:cstheme="minorHAnsi"/>
              <w:sz w:val="28"/>
              <w:szCs w:val="28"/>
            </w:rPr>
            <w:t xml:space="preserve">Glassfiber </w:t>
          </w:r>
          <w:proofErr w:type="spellStart"/>
          <w:r>
            <w:rPr>
              <w:rFonts w:cstheme="minorHAnsi"/>
              <w:sz w:val="28"/>
              <w:szCs w:val="28"/>
            </w:rPr>
            <w:t>Wrap</w:t>
          </w:r>
          <w:proofErr w:type="spellEnd"/>
          <w:r>
            <w:rPr>
              <w:rFonts w:cstheme="minorHAnsi"/>
              <w:sz w:val="28"/>
              <w:szCs w:val="28"/>
            </w:rPr>
            <w:t>: Leveres av Protector AS</w:t>
          </w:r>
        </w:p>
        <w:p w14:paraId="0596705E" w14:textId="77777777" w:rsidR="00DF4745" w:rsidRPr="00297561" w:rsidRDefault="00DF4745" w:rsidP="009E4353">
          <w:pPr>
            <w:rPr>
              <w:rFonts w:cstheme="minorHAnsi"/>
              <w:sz w:val="28"/>
              <w:szCs w:val="28"/>
            </w:rPr>
          </w:pPr>
        </w:p>
        <w:p w14:paraId="6F5EF13A" w14:textId="6E831CC8" w:rsidR="00DF4745" w:rsidRPr="00297561" w:rsidRDefault="0094534E" w:rsidP="009E4353">
          <w:pPr>
            <w:rPr>
              <w:rFonts w:cstheme="minorHAnsi"/>
              <w:sz w:val="28"/>
              <w:szCs w:val="28"/>
            </w:rPr>
          </w:pPr>
          <w:r w:rsidRPr="00297561">
            <w:rPr>
              <w:rFonts w:cstheme="minorHAnsi"/>
              <w:sz w:val="28"/>
              <w:szCs w:val="28"/>
            </w:rPr>
            <w:t>Mekaniske reparasjoner.</w:t>
          </w:r>
        </w:p>
        <w:p w14:paraId="4DA486B4" w14:textId="05774A7E" w:rsidR="0094534E" w:rsidRPr="00297561" w:rsidRDefault="00ED30A4" w:rsidP="009E4353">
          <w:pPr>
            <w:rPr>
              <w:rFonts w:cstheme="minorHAnsi"/>
              <w:sz w:val="28"/>
              <w:szCs w:val="28"/>
            </w:rPr>
          </w:pPr>
          <w:r w:rsidRPr="00297561">
            <w:rPr>
              <w:rFonts w:cstheme="minorHAnsi"/>
              <w:sz w:val="28"/>
              <w:szCs w:val="28"/>
            </w:rPr>
            <w:t xml:space="preserve">Mekaniske reparasjoner utføres </w:t>
          </w:r>
          <w:proofErr w:type="spellStart"/>
          <w:r w:rsidRPr="00297561">
            <w:rPr>
              <w:rFonts w:cstheme="minorHAnsi"/>
              <w:sz w:val="28"/>
              <w:szCs w:val="28"/>
            </w:rPr>
            <w:t>ihht</w:t>
          </w:r>
          <w:proofErr w:type="spellEnd"/>
          <w:r w:rsidRPr="00297561">
            <w:rPr>
              <w:rFonts w:cstheme="minorHAnsi"/>
              <w:sz w:val="28"/>
              <w:szCs w:val="28"/>
            </w:rPr>
            <w:t xml:space="preserve"> Statens vegvesen Prosesskode </w:t>
          </w:r>
          <w:r w:rsidR="004A659A" w:rsidRPr="00297561">
            <w:rPr>
              <w:rFonts w:cstheme="minorHAnsi"/>
              <w:sz w:val="28"/>
              <w:szCs w:val="28"/>
            </w:rPr>
            <w:t xml:space="preserve">R762. </w:t>
          </w:r>
          <w:r w:rsidR="00671C63" w:rsidRPr="00297561">
            <w:rPr>
              <w:rFonts w:cstheme="minorHAnsi"/>
              <w:sz w:val="28"/>
              <w:szCs w:val="28"/>
            </w:rPr>
            <w:t>Alle reparasjoner sprøytes med Weber T.</w:t>
          </w:r>
        </w:p>
        <w:p w14:paraId="3A48C948" w14:textId="7545A7E7" w:rsidR="00671C63" w:rsidRPr="00297561" w:rsidRDefault="00671C63" w:rsidP="009E4353">
          <w:pPr>
            <w:rPr>
              <w:rFonts w:cstheme="minorHAnsi"/>
              <w:sz w:val="28"/>
              <w:szCs w:val="28"/>
            </w:rPr>
          </w:pPr>
          <w:r w:rsidRPr="00297561">
            <w:rPr>
              <w:rFonts w:cstheme="minorHAnsi"/>
              <w:sz w:val="28"/>
              <w:szCs w:val="28"/>
            </w:rPr>
            <w:t xml:space="preserve">Det må påregnes mye arbeider </w:t>
          </w:r>
          <w:r w:rsidR="00927CFB" w:rsidRPr="00297561">
            <w:rPr>
              <w:rFonts w:cstheme="minorHAnsi"/>
              <w:sz w:val="28"/>
              <w:szCs w:val="28"/>
            </w:rPr>
            <w:t xml:space="preserve">med mekaniske reparasjoner da skadeomfang synes omfattende. </w:t>
          </w:r>
          <w:r w:rsidR="00936266" w:rsidRPr="00297561">
            <w:rPr>
              <w:rFonts w:cstheme="minorHAnsi"/>
              <w:sz w:val="28"/>
              <w:szCs w:val="28"/>
            </w:rPr>
            <w:t xml:space="preserve">Meisling og sprøyting utføres stegvis </w:t>
          </w:r>
          <w:proofErr w:type="spellStart"/>
          <w:r w:rsidR="00936266" w:rsidRPr="00297561">
            <w:rPr>
              <w:rFonts w:cstheme="minorHAnsi"/>
              <w:sz w:val="28"/>
              <w:szCs w:val="28"/>
            </w:rPr>
            <w:t>ihht</w:t>
          </w:r>
          <w:proofErr w:type="spellEnd"/>
          <w:r w:rsidR="00936266" w:rsidRPr="00297561">
            <w:rPr>
              <w:rFonts w:cstheme="minorHAnsi"/>
              <w:sz w:val="28"/>
              <w:szCs w:val="28"/>
            </w:rPr>
            <w:t xml:space="preserve"> anvisninger av byggherre.</w:t>
          </w:r>
        </w:p>
        <w:p w14:paraId="2500E51E" w14:textId="73F44DA0" w:rsidR="00936266" w:rsidRPr="00297561" w:rsidRDefault="00DE4F4E" w:rsidP="009E4353">
          <w:pPr>
            <w:rPr>
              <w:rFonts w:cstheme="minorHAnsi"/>
              <w:sz w:val="28"/>
              <w:szCs w:val="28"/>
            </w:rPr>
          </w:pPr>
          <w:r w:rsidRPr="00297561">
            <w:rPr>
              <w:rFonts w:cstheme="minorHAnsi"/>
              <w:sz w:val="28"/>
              <w:szCs w:val="28"/>
            </w:rPr>
            <w:t>Det sveises inn ny armering i områder der denne har omfattende korrosjonsskader.</w:t>
          </w:r>
        </w:p>
        <w:p w14:paraId="4CCF8BF9" w14:textId="77777777" w:rsidR="00DE4F4E" w:rsidRPr="00297561" w:rsidRDefault="00DE4F4E" w:rsidP="009E4353">
          <w:pPr>
            <w:rPr>
              <w:rFonts w:cstheme="minorHAnsi"/>
              <w:sz w:val="28"/>
              <w:szCs w:val="28"/>
            </w:rPr>
          </w:pPr>
        </w:p>
        <w:p w14:paraId="2C3D58FD" w14:textId="4901DC96" w:rsidR="00DE4F4E" w:rsidRPr="00297561" w:rsidRDefault="00DE4F4E" w:rsidP="009E4353">
          <w:pPr>
            <w:rPr>
              <w:rFonts w:cstheme="minorHAnsi"/>
              <w:sz w:val="28"/>
              <w:szCs w:val="28"/>
            </w:rPr>
          </w:pPr>
        </w:p>
        <w:p w14:paraId="5CBD5789" w14:textId="2F0438C3" w:rsidR="009858CB" w:rsidRDefault="009858CB" w:rsidP="00D30247"/>
        <w:p w14:paraId="1257AA47" w14:textId="77777777" w:rsidR="006E2A09" w:rsidRDefault="006E2A09" w:rsidP="00D30247"/>
        <w:p w14:paraId="61506107" w14:textId="77777777" w:rsidR="006E2A09" w:rsidRDefault="006E2A09" w:rsidP="00D30247"/>
        <w:p w14:paraId="1ED42EF7" w14:textId="77777777" w:rsidR="006E2A09" w:rsidRDefault="006E2A09" w:rsidP="00D30247"/>
        <w:p w14:paraId="0B520B1E" w14:textId="77777777" w:rsidR="006E2A09" w:rsidRDefault="006E2A09" w:rsidP="00D30247"/>
        <w:p w14:paraId="28727FFF" w14:textId="77777777" w:rsidR="006E2A09" w:rsidRDefault="006E2A09" w:rsidP="00D30247"/>
        <w:p w14:paraId="19F9F4E9" w14:textId="77777777" w:rsidR="006E2A09" w:rsidRDefault="006E2A09" w:rsidP="00D30247"/>
        <w:p w14:paraId="0A444DC3" w14:textId="77777777" w:rsidR="006E2A09" w:rsidRDefault="006E2A09" w:rsidP="00D30247"/>
        <w:p w14:paraId="2081F55C" w14:textId="77777777" w:rsidR="006E2A09" w:rsidRDefault="006E2A09" w:rsidP="00D30247"/>
        <w:p w14:paraId="28F20642" w14:textId="77777777" w:rsidR="006E2A09" w:rsidRDefault="006E2A09" w:rsidP="00D30247"/>
        <w:p w14:paraId="1DDDE609" w14:textId="77777777" w:rsidR="006E2A09" w:rsidRDefault="006E2A09" w:rsidP="00D30247"/>
        <w:p w14:paraId="6780471F" w14:textId="77777777" w:rsidR="006E2A09" w:rsidRPr="00D30247" w:rsidRDefault="006E2A09" w:rsidP="00D30247"/>
        <w:p w14:paraId="59F763A6" w14:textId="755C20D2" w:rsidR="00DF4745" w:rsidRPr="00D30247" w:rsidRDefault="009858CB" w:rsidP="00607FF9">
          <w:pPr>
            <w:jc w:val="center"/>
            <w:rPr>
              <w:szCs w:val="22"/>
            </w:rPr>
          </w:pPr>
          <w:r w:rsidRPr="00D30247">
            <w:rPr>
              <w:szCs w:val="22"/>
            </w:rPr>
            <w:t xml:space="preserve">          </w:t>
          </w:r>
        </w:p>
        <w:p w14:paraId="06013628" w14:textId="77777777" w:rsidR="00DF4745" w:rsidRPr="00AA0323" w:rsidRDefault="00DF4745" w:rsidP="009E4353"/>
        <w:p w14:paraId="3609091A" w14:textId="77777777" w:rsidR="00DF4745" w:rsidRPr="00AA0323" w:rsidRDefault="00DF4745" w:rsidP="009E4353"/>
        <w:p w14:paraId="43C3941F" w14:textId="77777777" w:rsidR="00DF4745" w:rsidRPr="00AA0323" w:rsidRDefault="00DF4745" w:rsidP="009E4353"/>
        <w:p w14:paraId="09B1EB4F" w14:textId="77777777" w:rsidR="00DF4745" w:rsidRPr="00D35825" w:rsidRDefault="003716CE" w:rsidP="009E4353"/>
      </w:sdtContent>
    </w:sdt>
    <w:sectPr w:rsidR="00DF4745" w:rsidRPr="00D35825" w:rsidSect="00B207AA">
      <w:headerReference w:type="default" r:id="rId45"/>
      <w:footerReference w:type="default" r:id="rId46"/>
      <w:headerReference w:type="first" r:id="rId47"/>
      <w:footerReference w:type="first" r:id="rId48"/>
      <w:pgSz w:w="11906" w:h="16838" w:code="9"/>
      <w:pgMar w:top="2693" w:right="1304" w:bottom="1134" w:left="1304" w:header="709" w:footer="459"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1FE4B8" w14:textId="77777777" w:rsidR="003716CE" w:rsidRDefault="003716CE" w:rsidP="004763F6">
      <w:r>
        <w:separator/>
      </w:r>
    </w:p>
  </w:endnote>
  <w:endnote w:type="continuationSeparator" w:id="0">
    <w:p w14:paraId="62F46E7A" w14:textId="77777777" w:rsidR="003716CE" w:rsidRDefault="003716CE" w:rsidP="004763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NTEF">
    <w:altName w:val="Times New Roman"/>
    <w:charset w:val="00"/>
    <w:family w:val="auto"/>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7703" w:type="pct"/>
      <w:tblBorders>
        <w:top w:val="dashed" w:sz="4" w:space="0" w:color="A19589"/>
        <w:bottom w:val="dashed" w:sz="4" w:space="0" w:color="A19589"/>
      </w:tblBorders>
      <w:tblLook w:val="04A0" w:firstRow="1" w:lastRow="0" w:firstColumn="1" w:lastColumn="0" w:noHBand="0" w:noVBand="1"/>
    </w:tblPr>
    <w:tblGrid>
      <w:gridCol w:w="4272"/>
      <w:gridCol w:w="5026"/>
      <w:gridCol w:w="5026"/>
    </w:tblGrid>
    <w:tr w:rsidR="00850734" w:rsidRPr="00E61EF6" w14:paraId="37E2A2B2" w14:textId="77777777" w:rsidTr="00E8732D">
      <w:trPr>
        <w:cantSplit/>
        <w:trHeight w:hRule="exact" w:val="624"/>
      </w:trPr>
      <w:tc>
        <w:tcPr>
          <w:tcW w:w="1491" w:type="pct"/>
        </w:tcPr>
        <w:p w14:paraId="66F3431F" w14:textId="77777777" w:rsidR="00850734" w:rsidRPr="00D9404F" w:rsidRDefault="00850734" w:rsidP="00850734">
          <w:pPr>
            <w:pStyle w:val="xSkjemaTittelFooter"/>
            <w:rPr>
              <w:caps/>
            </w:rPr>
          </w:pPr>
        </w:p>
        <w:p w14:paraId="1D62E0D1" w14:textId="77777777" w:rsidR="00850734" w:rsidRPr="00D9404F" w:rsidRDefault="00850734" w:rsidP="00850734">
          <w:pPr>
            <w:pStyle w:val="xSkjemaTekstFooter"/>
          </w:pPr>
        </w:p>
        <w:p w14:paraId="7557829F" w14:textId="77777777" w:rsidR="00850734" w:rsidRPr="00FE08B6" w:rsidRDefault="00850734" w:rsidP="00850734">
          <w:pPr>
            <w:pStyle w:val="xSkjemaTittelFooter"/>
          </w:pPr>
        </w:p>
        <w:p w14:paraId="393AFFA7" w14:textId="77777777" w:rsidR="00850734" w:rsidRPr="00FE08B6" w:rsidRDefault="00850734" w:rsidP="00850734">
          <w:pPr>
            <w:rPr>
              <w:color w:val="A19589"/>
              <w:sz w:val="15"/>
              <w:szCs w:val="15"/>
            </w:rPr>
          </w:pPr>
        </w:p>
      </w:tc>
      <w:tc>
        <w:tcPr>
          <w:tcW w:w="1754" w:type="pct"/>
          <w:vAlign w:val="center"/>
        </w:tcPr>
        <w:p w14:paraId="276E871B" w14:textId="77777777" w:rsidR="00850734" w:rsidRPr="008F196D" w:rsidRDefault="00850734" w:rsidP="00850734">
          <w:pPr>
            <w:pStyle w:val="xSkjemaFooterSidetall"/>
          </w:pPr>
          <w:r w:rsidRPr="008F196D">
            <w:fldChar w:fldCharType="begin"/>
          </w:r>
          <w:r w:rsidRPr="004D1B18">
            <w:instrText xml:space="preserve"> PAGE </w:instrText>
          </w:r>
          <w:r w:rsidRPr="008F196D">
            <w:fldChar w:fldCharType="separate"/>
          </w:r>
          <w:r w:rsidRPr="004D1B18">
            <w:rPr>
              <w:noProof/>
            </w:rPr>
            <w:t>1</w:t>
          </w:r>
          <w:r w:rsidRPr="008F196D">
            <w:fldChar w:fldCharType="end"/>
          </w:r>
          <w:r w:rsidRPr="004D1B18">
            <w:t xml:space="preserve"> </w:t>
          </w:r>
          <w:sdt>
            <w:sdtPr>
              <w:alias w:val="Translations.Of"/>
              <w:tag w:val="{&quot;templafy&quot;:{&quot;id&quot;:&quot;44585b0e-1dc5-4979-b4e5-1d86cb9fb2b2&quot;}}"/>
              <w:id w:val="1838109687"/>
              <w:placeholder>
                <w:docPart w:val="FD0FF4913EBF421AA71643FC8FC53474"/>
              </w:placeholder>
            </w:sdtPr>
            <w:sdtEndPr/>
            <w:sdtContent>
              <w:r>
                <w:t>av</w:t>
              </w:r>
            </w:sdtContent>
          </w:sdt>
          <w:r w:rsidRPr="004D1B18">
            <w:t xml:space="preserve"> </w:t>
          </w:r>
          <w:r w:rsidRPr="008F196D">
            <w:fldChar w:fldCharType="begin"/>
          </w:r>
          <w:r w:rsidRPr="004D1B18">
            <w:instrText xml:space="preserve"> NUMPAGES </w:instrText>
          </w:r>
          <w:r w:rsidRPr="008F196D">
            <w:fldChar w:fldCharType="separate"/>
          </w:r>
          <w:r>
            <w:rPr>
              <w:noProof/>
            </w:rPr>
            <w:t>1</w:t>
          </w:r>
          <w:r w:rsidRPr="008F196D">
            <w:fldChar w:fldCharType="end"/>
          </w:r>
        </w:p>
      </w:tc>
      <w:tc>
        <w:tcPr>
          <w:tcW w:w="1754" w:type="pct"/>
          <w:vAlign w:val="center"/>
        </w:tcPr>
        <w:p w14:paraId="5641DDB1" w14:textId="77777777" w:rsidR="00850734" w:rsidRPr="008F196D" w:rsidRDefault="00850734" w:rsidP="00850734">
          <w:pPr>
            <w:pStyle w:val="xSkjemaFooterSidetall"/>
          </w:pPr>
        </w:p>
      </w:tc>
    </w:tr>
  </w:tbl>
  <w:p w14:paraId="0C8866E0" w14:textId="77777777" w:rsidR="00873663" w:rsidRPr="00E97C37" w:rsidRDefault="00873663" w:rsidP="00E97C37">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Borders>
        <w:top w:val="dashed" w:sz="4" w:space="0" w:color="A19589"/>
        <w:bottom w:val="dashed" w:sz="4" w:space="0" w:color="A19589"/>
      </w:tblBorders>
      <w:tblLook w:val="04A0" w:firstRow="1" w:lastRow="0" w:firstColumn="1" w:lastColumn="0" w:noHBand="0" w:noVBand="1"/>
    </w:tblPr>
    <w:tblGrid>
      <w:gridCol w:w="8279"/>
      <w:gridCol w:w="1019"/>
    </w:tblGrid>
    <w:tr w:rsidR="00B73C72" w:rsidRPr="00E61EF6" w14:paraId="498ECEB0" w14:textId="77777777" w:rsidTr="006859CC">
      <w:trPr>
        <w:cantSplit/>
        <w:trHeight w:hRule="exact" w:val="722"/>
      </w:trPr>
      <w:tc>
        <w:tcPr>
          <w:tcW w:w="4452" w:type="pct"/>
          <w:vAlign w:val="center"/>
        </w:tcPr>
        <w:p w14:paraId="6EBC7BDC" w14:textId="77777777" w:rsidR="00B73C72" w:rsidRDefault="00B73C72" w:rsidP="006859CC">
          <w:pPr>
            <w:pStyle w:val="xSkjemaTekstFooter"/>
            <w:jc w:val="center"/>
          </w:pPr>
        </w:p>
        <w:p w14:paraId="4FE8A1A8" w14:textId="77777777" w:rsidR="007739C1" w:rsidRDefault="007739C1" w:rsidP="006859CC">
          <w:pPr>
            <w:pStyle w:val="xSkjemaTekstFooter"/>
            <w:jc w:val="center"/>
          </w:pPr>
        </w:p>
        <w:p w14:paraId="2A8E7D47" w14:textId="77777777" w:rsidR="00AB2488" w:rsidRDefault="00AB2488" w:rsidP="006859CC">
          <w:pPr>
            <w:pStyle w:val="xSkjemaTekstFooter"/>
            <w:jc w:val="center"/>
          </w:pPr>
        </w:p>
        <w:p w14:paraId="3768DF11" w14:textId="77777777" w:rsidR="007739C1" w:rsidRDefault="007739C1" w:rsidP="006859CC">
          <w:pPr>
            <w:pStyle w:val="xSkjemaTekstFooter"/>
            <w:jc w:val="center"/>
          </w:pPr>
        </w:p>
        <w:p w14:paraId="4D425396" w14:textId="77777777" w:rsidR="00B73C72" w:rsidRPr="00F16FB1" w:rsidRDefault="00B73C72" w:rsidP="006859CC">
          <w:pPr>
            <w:pStyle w:val="xSkjemaTittelFooter"/>
            <w:jc w:val="center"/>
          </w:pPr>
        </w:p>
        <w:p w14:paraId="048D751E" w14:textId="77777777" w:rsidR="00B73C72" w:rsidRPr="00094FF3" w:rsidRDefault="00B73C72" w:rsidP="006859CC">
          <w:pPr>
            <w:jc w:val="center"/>
            <w:rPr>
              <w:color w:val="A19589"/>
              <w:sz w:val="15"/>
              <w:szCs w:val="15"/>
            </w:rPr>
          </w:pPr>
        </w:p>
      </w:tc>
      <w:tc>
        <w:tcPr>
          <w:tcW w:w="548" w:type="pct"/>
          <w:vAlign w:val="center"/>
        </w:tcPr>
        <w:p w14:paraId="41D2A849" w14:textId="77777777" w:rsidR="00B73C72" w:rsidRPr="008F196D" w:rsidRDefault="00E872D0" w:rsidP="008F196D">
          <w:pPr>
            <w:pStyle w:val="xSkjemaFooterSidetall"/>
          </w:pPr>
          <w:r w:rsidRPr="008F196D">
            <w:fldChar w:fldCharType="begin"/>
          </w:r>
          <w:r w:rsidR="00B73C72" w:rsidRPr="004D1B18">
            <w:instrText xml:space="preserve"> PAGE </w:instrText>
          </w:r>
          <w:r w:rsidRPr="008F196D">
            <w:fldChar w:fldCharType="separate"/>
          </w:r>
          <w:r w:rsidR="006E3B6B" w:rsidRPr="004D1B18">
            <w:rPr>
              <w:noProof/>
            </w:rPr>
            <w:t>1</w:t>
          </w:r>
          <w:r w:rsidRPr="008F196D">
            <w:fldChar w:fldCharType="end"/>
          </w:r>
          <w:r w:rsidR="00B73C72" w:rsidRPr="004D1B18">
            <w:t xml:space="preserve"> </w:t>
          </w:r>
          <w:sdt>
            <w:sdtPr>
              <w:alias w:val="Translations.Of"/>
              <w:tag w:val="{&quot;templafy&quot;:{&quot;id&quot;:&quot;ac441768-a204-4334-8400-a87ff706ab39&quot;}}"/>
              <w:id w:val="-1547065612"/>
              <w:placeholder>
                <w:docPart w:val="5BD2DB6995A84D32802F6CF86E15483F"/>
              </w:placeholder>
            </w:sdtPr>
            <w:sdtEndPr/>
            <w:sdtContent>
              <w:r>
                <w:t>av</w:t>
              </w:r>
            </w:sdtContent>
          </w:sdt>
          <w:r w:rsidR="00B73C72" w:rsidRPr="004D1B18">
            <w:t xml:space="preserve"> </w:t>
          </w:r>
          <w:r w:rsidRPr="008F196D">
            <w:fldChar w:fldCharType="begin"/>
          </w:r>
          <w:r w:rsidR="00B73C72" w:rsidRPr="004D1B18">
            <w:instrText xml:space="preserve"> NUMPAGES </w:instrText>
          </w:r>
          <w:r w:rsidRPr="008F196D">
            <w:fldChar w:fldCharType="separate"/>
          </w:r>
          <w:r w:rsidR="006E3B6B">
            <w:rPr>
              <w:noProof/>
            </w:rPr>
            <w:t>1</w:t>
          </w:r>
          <w:r w:rsidRPr="008F196D">
            <w:fldChar w:fldCharType="end"/>
          </w:r>
        </w:p>
      </w:tc>
    </w:tr>
  </w:tbl>
  <w:p w14:paraId="069C0B6F" w14:textId="77777777" w:rsidR="001D2F77" w:rsidRPr="002A6BF2" w:rsidRDefault="001D2F77" w:rsidP="00692E1E">
    <w:pPr>
      <w:pStyle w:val="Bunntekst"/>
      <w:rPr>
        <w:color w:val="EBEBE6" w:themeColor="background2"/>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CF5555" w14:textId="77777777" w:rsidR="003716CE" w:rsidRDefault="003716CE" w:rsidP="004763F6">
      <w:r>
        <w:separator/>
      </w:r>
    </w:p>
  </w:footnote>
  <w:footnote w:type="continuationSeparator" w:id="0">
    <w:p w14:paraId="33157B23" w14:textId="77777777" w:rsidR="003716CE" w:rsidRDefault="003716CE" w:rsidP="004763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CEE369" w14:textId="77777777" w:rsidR="00F60D36" w:rsidRDefault="006F1227" w:rsidP="00862E43">
    <w:pPr>
      <w:pStyle w:val="Topptekst"/>
    </w:pPr>
    <w:r w:rsidRPr="00DF758E">
      <w:rPr>
        <w:noProof/>
      </w:rPr>
      <w:drawing>
        <wp:anchor distT="0" distB="0" distL="114300" distR="114300" simplePos="0" relativeHeight="251663360" behindDoc="1" locked="0" layoutInCell="1" allowOverlap="1" wp14:anchorId="7947D6B9" wp14:editId="540575C3">
          <wp:simplePos x="0" y="0"/>
          <wp:positionH relativeFrom="column">
            <wp:posOffset>0</wp:posOffset>
          </wp:positionH>
          <wp:positionV relativeFrom="page">
            <wp:posOffset>0</wp:posOffset>
          </wp:positionV>
          <wp:extent cx="1098000" cy="1303200"/>
          <wp:effectExtent l="0" t="0" r="6985" b="0"/>
          <wp:wrapNone/>
          <wp:docPr id="7" name="Graphic 13">
            <a:extLst xmlns:a="http://schemas.openxmlformats.org/drawingml/2006/main">
              <a:ext uri="{FF2B5EF4-FFF2-40B4-BE49-F238E27FC236}">
                <a16:creationId xmlns:a16="http://schemas.microsoft.com/office/drawing/2014/main" id="{734540D3-19D1-4343-B2B9-64CF5617C5F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phic 13">
                    <a:extLst>
                      <a:ext uri="{FF2B5EF4-FFF2-40B4-BE49-F238E27FC236}">
                        <a16:creationId xmlns:a16="http://schemas.microsoft.com/office/drawing/2014/main" id="{734540D3-19D1-4343-B2B9-64CF5617C5FD}"/>
                      </a:ext>
                    </a:extLst>
                  </pic:cNvPr>
                  <pic:cNvPicPr>
                    <a:picLocks noChangeAspect="1"/>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098000" cy="13032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C7B7DD" w14:textId="77777777" w:rsidR="00730888" w:rsidRDefault="00730888" w:rsidP="00730888">
    <w:pPr>
      <w:pStyle w:val="Topptekst"/>
    </w:pPr>
    <w:r w:rsidRPr="00DF758E">
      <w:rPr>
        <w:noProof/>
      </w:rPr>
      <w:drawing>
        <wp:anchor distT="0" distB="0" distL="114300" distR="114300" simplePos="0" relativeHeight="251666432" behindDoc="1" locked="0" layoutInCell="1" allowOverlap="1" wp14:anchorId="70838BBC" wp14:editId="01949998">
          <wp:simplePos x="0" y="0"/>
          <wp:positionH relativeFrom="column">
            <wp:posOffset>5337</wp:posOffset>
          </wp:positionH>
          <wp:positionV relativeFrom="page">
            <wp:posOffset>0</wp:posOffset>
          </wp:positionV>
          <wp:extent cx="1091430" cy="1303200"/>
          <wp:effectExtent l="0" t="0" r="1270" b="5080"/>
          <wp:wrapNone/>
          <wp:docPr id="14" name="Graphic 13">
            <a:extLst xmlns:a="http://schemas.openxmlformats.org/drawingml/2006/main">
              <a:ext uri="{FF2B5EF4-FFF2-40B4-BE49-F238E27FC236}">
                <a16:creationId xmlns:a16="http://schemas.microsoft.com/office/drawing/2014/main" id="{734540D3-19D1-4343-B2B9-64CF5617C5F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phic 13">
                    <a:extLst>
                      <a:ext uri="{FF2B5EF4-FFF2-40B4-BE49-F238E27FC236}">
                        <a16:creationId xmlns:a16="http://schemas.microsoft.com/office/drawing/2014/main" id="{734540D3-19D1-4343-B2B9-64CF5617C5FD}"/>
                      </a:ext>
                    </a:extLst>
                  </pic:cNvPr>
                  <pic:cNvPicPr>
                    <a:picLocks noChangeAspect="1"/>
                  </pic:cNvPicPr>
                </pic:nvPicPr>
                <pic:blipFill>
                  <a:blip r:embed="rId1">
                    <a:extLst>
                      <a:ext uri="{96DAC541-7B7A-43D3-8B79-37D633B846F1}">
                        <asvg:svgBlip xmlns:asvg="http://schemas.microsoft.com/office/drawing/2016/SVG/main" r:embed="rId2"/>
                      </a:ext>
                    </a:extLst>
                  </a:blip>
                  <a:stretch>
                    <a:fillRect/>
                  </a:stretch>
                </pic:blipFill>
                <pic:spPr>
                  <a:xfrm>
                    <a:off x="0" y="0"/>
                    <a:ext cx="1091430" cy="1303200"/>
                  </a:xfrm>
                  <a:prstGeom prst="rect">
                    <a:avLst/>
                  </a:prstGeom>
                </pic:spPr>
              </pic:pic>
            </a:graphicData>
          </a:graphic>
          <wp14:sizeRelH relativeFrom="margin">
            <wp14:pctWidth>0</wp14:pctWidth>
          </wp14:sizeRelH>
          <wp14:sizeRelV relativeFrom="margin">
            <wp14:pctHeight>0</wp14:pctHeight>
          </wp14:sizeRelV>
        </wp:anchor>
      </w:drawing>
    </w:r>
  </w:p>
  <w:p w14:paraId="4EE5875B" w14:textId="77777777" w:rsidR="00730888" w:rsidRDefault="00730888" w:rsidP="00730888">
    <w:pPr>
      <w:pStyle w:val="Topptekst"/>
    </w:pPr>
    <w:r>
      <w:rPr>
        <w:noProof/>
      </w:rPr>
      <mc:AlternateContent>
        <mc:Choice Requires="wps">
          <w:drawing>
            <wp:anchor distT="0" distB="0" distL="114300" distR="114300" simplePos="0" relativeHeight="251665408" behindDoc="0" locked="0" layoutInCell="1" allowOverlap="1" wp14:anchorId="3CD51E15" wp14:editId="56EFD881">
              <wp:simplePos x="0" y="0"/>
              <wp:positionH relativeFrom="column">
                <wp:posOffset>4300220</wp:posOffset>
              </wp:positionH>
              <wp:positionV relativeFrom="paragraph">
                <wp:posOffset>-172085</wp:posOffset>
              </wp:positionV>
              <wp:extent cx="1828800" cy="2059305"/>
              <wp:effectExtent l="4445" t="2540" r="0" b="0"/>
              <wp:wrapNone/>
              <wp:docPr id="1"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20593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A51C01A" w14:textId="77777777" w:rsidR="00730888" w:rsidRPr="00D90295" w:rsidRDefault="003716CE" w:rsidP="00730888">
                          <w:pPr>
                            <w:pStyle w:val="xInfo"/>
                            <w:rPr>
                              <w:noProof/>
                            </w:rPr>
                          </w:pPr>
                          <w:sdt>
                            <w:sdtPr>
                              <w:rPr>
                                <w:noProof/>
                              </w:rPr>
                              <w:alias w:val="UserProfile.Group.Institutt"/>
                              <w:tag w:val="{&quot;templafy&quot;:{&quot;id&quot;:&quot;65ad41b9-c31d-4409-be6c-10970e252909&quot;}}"/>
                              <w:id w:val="-940370958"/>
                              <w:placeholder>
                                <w:docPart w:val="ACF837C30B024310A8C2CAE84124B09D"/>
                              </w:placeholder>
                            </w:sdtPr>
                            <w:sdtEndPr/>
                            <w:sdtContent>
                              <w:r w:rsidR="007E629F">
                                <w:t>SINTEF Narvik AS</w:t>
                              </w:r>
                            </w:sdtContent>
                          </w:sdt>
                          <w:r w:rsidR="00730888" w:rsidRPr="00FD36E7">
                            <w:rPr>
                              <w:noProof/>
                            </w:rPr>
                            <w:br/>
                          </w:r>
                          <w:sdt>
                            <w:sdtPr>
                              <w:rPr>
                                <w:noProof/>
                              </w:rPr>
                              <w:alias w:val="Translations.PostalAddress"/>
                              <w:tag w:val="{&quot;templafy&quot;:{&quot;id&quot;:&quot;b4979449-c153-4674-a838-edcb257d3f0e&quot;}}"/>
                              <w:id w:val="288177533"/>
                              <w:placeholder>
                                <w:docPart w:val="ACF837C30B024310A8C2CAE84124B09D"/>
                              </w:placeholder>
                            </w:sdtPr>
                            <w:sdtEndPr/>
                            <w:sdtContent>
                              <w:r w:rsidR="007E629F">
                                <w:t>Postadresse</w:t>
                              </w:r>
                            </w:sdtContent>
                          </w:sdt>
                          <w:r w:rsidR="00730888" w:rsidRPr="00D90295">
                            <w:rPr>
                              <w:noProof/>
                            </w:rPr>
                            <w:t>:</w:t>
                          </w:r>
                          <w:r w:rsidR="00730888" w:rsidRPr="00D90295">
                            <w:rPr>
                              <w:noProof/>
                            </w:rPr>
                            <w:br/>
                          </w:r>
                          <w:bookmarkStart w:id="2" w:name="BookmarkPostadresse1"/>
                          <w:bookmarkEnd w:id="2"/>
                          <w:sdt>
                            <w:sdtPr>
                              <w:rPr>
                                <w:noProof/>
                              </w:rPr>
                              <w:alias w:val="UserProfile.Address"/>
                              <w:tag w:val="{&quot;templafy&quot;:{&quot;id&quot;:&quot;18250626-2c2b-433e-9490-e5a699c7eba1&quot;}}"/>
                              <w:id w:val="-1503423238"/>
                              <w:placeholder>
                                <w:docPart w:val="ACF837C30B024310A8C2CAE84124B09D"/>
                              </w:placeholder>
                            </w:sdtPr>
                            <w:sdtEndPr/>
                            <w:sdtContent>
                              <w:r w:rsidR="007E629F">
                                <w:t>Rombaksveien 47, 8517 Narvik</w:t>
                              </w:r>
                            </w:sdtContent>
                          </w:sdt>
                          <w:r w:rsidR="00730888" w:rsidRPr="00D90295">
                            <w:rPr>
                              <w:noProof/>
                            </w:rPr>
                            <w:br/>
                          </w:r>
                          <w:bookmarkStart w:id="3" w:name="BookmarkPostNrSted"/>
                          <w:bookmarkEnd w:id="3"/>
                          <w:sdt>
                            <w:sdtPr>
                              <w:rPr>
                                <w:noProof/>
                              </w:rPr>
                              <w:alias w:val="UserProfile.ZipCity"/>
                              <w:tag w:val="{&quot;templafy&quot;:{&quot;id&quot;:&quot;9392fa08-a0d5-4058-bd82-9b4169300a09&quot;}}"/>
                              <w:id w:val="39259410"/>
                              <w:placeholder>
                                <w:docPart w:val="ACF837C30B024310A8C2CAE84124B09D"/>
                              </w:placeholder>
                            </w:sdtPr>
                            <w:sdtEndPr/>
                            <w:sdtContent>
                              <w:r w:rsidR="007E629F">
                                <w:t>7465 Trondheim</w:t>
                              </w:r>
                            </w:sdtContent>
                          </w:sdt>
                          <w:r w:rsidR="00730888">
                            <w:rPr>
                              <w:noProof/>
                            </w:rPr>
                            <w:t xml:space="preserve"> </w:t>
                          </w:r>
                        </w:p>
                        <w:bookmarkStart w:id="4" w:name="BookmarkVisitaddress1"/>
                        <w:bookmarkStart w:id="5" w:name="BookmarkVisitpostnrsted"/>
                        <w:bookmarkStart w:id="6" w:name="BookmarkTelesentrbord"/>
                        <w:bookmarkStart w:id="7" w:name="BookmarkDirekteinnvalg"/>
                        <w:bookmarkEnd w:id="4"/>
                        <w:bookmarkEnd w:id="5"/>
                        <w:bookmarkEnd w:id="6"/>
                        <w:bookmarkEnd w:id="7"/>
                        <w:p w14:paraId="3D438D39" w14:textId="77777777" w:rsidR="00730888" w:rsidRPr="00DF4745" w:rsidRDefault="003716CE" w:rsidP="00730888">
                          <w:pPr>
                            <w:pStyle w:val="xInfo"/>
                            <w:rPr>
                              <w:noProof/>
                              <w:lang w:val="en-GB"/>
                            </w:rPr>
                          </w:pPr>
                          <w:sdt>
                            <w:sdtPr>
                              <w:rPr>
                                <w:noProof/>
                              </w:rPr>
                              <w:alias w:val="Translations.Switchboard"/>
                              <w:tag w:val="{&quot;templafy&quot;:{&quot;id&quot;:&quot;8504b59a-29d7-4ede-a368-3d56ba2677c0&quot;}}"/>
                              <w:id w:val="1180234890"/>
                            </w:sdtPr>
                            <w:sdtEndPr/>
                            <w:sdtContent>
                              <w:r w:rsidR="007E629F" w:rsidRPr="00DF4745">
                                <w:rPr>
                                  <w:noProof/>
                                  <w:lang w:val="en-GB"/>
                                </w:rPr>
                                <w:t>Sentralbord</w:t>
                              </w:r>
                            </w:sdtContent>
                          </w:sdt>
                          <w:r w:rsidR="00730888" w:rsidRPr="00DF4745">
                            <w:rPr>
                              <w:noProof/>
                              <w:lang w:val="en-GB"/>
                            </w:rPr>
                            <w:t xml:space="preserve">: </w:t>
                          </w:r>
                          <w:sdt>
                            <w:sdtPr>
                              <w:rPr>
                                <w:noProof/>
                              </w:rPr>
                              <w:alias w:val="UserProfile.Group.Sentralbord"/>
                              <w:tag w:val="{&quot;templafy&quot;:{&quot;id&quot;:&quot;fb5779cd-4b8f-4f01-92ac-7d36cb7b6d70&quot;}}"/>
                              <w:id w:val="1783070849"/>
                              <w:placeholder>
                                <w:docPart w:val="ACF837C30B024310A8C2CAE84124B09D"/>
                              </w:placeholder>
                            </w:sdtPr>
                            <w:sdtEndPr/>
                            <w:sdtContent>
                              <w:r w:rsidR="007E629F" w:rsidRPr="00DF4745">
                                <w:rPr>
                                  <w:lang w:val="en-GB"/>
                                </w:rPr>
                                <w:t>40005100</w:t>
                              </w:r>
                            </w:sdtContent>
                          </w:sdt>
                        </w:p>
                        <w:bookmarkStart w:id="8" w:name="BookmarkSentrepostmottak"/>
                        <w:bookmarkEnd w:id="8"/>
                        <w:p w14:paraId="638D8D23" w14:textId="77777777" w:rsidR="00730888" w:rsidRPr="00DF4745" w:rsidRDefault="003716CE" w:rsidP="00730888">
                          <w:pPr>
                            <w:pStyle w:val="xInfo"/>
                            <w:rPr>
                              <w:noProof/>
                              <w:lang w:val="en-GB"/>
                            </w:rPr>
                          </w:pPr>
                          <w:sdt>
                            <w:sdtPr>
                              <w:rPr>
                                <w:noProof/>
                              </w:rPr>
                              <w:alias w:val="{{UserProfile.Institute.InstituttKontaktepost}}"/>
                              <w:tag w:val="{&quot;templafy&quot;:{&quot;id&quot;:&quot;07a68e77-dff1-4ffd-8b09-fa338000f13f&quot;}}"/>
                              <w:id w:val="-950942805"/>
                              <w:placeholder>
                                <w:docPart w:val="08E05CDA88A1407B8489A4549D28414A"/>
                              </w:placeholder>
                            </w:sdtPr>
                            <w:sdtEndPr/>
                            <w:sdtContent>
                              <w:r w:rsidR="007E629F" w:rsidRPr="00DF4745">
                                <w:rPr>
                                  <w:rFonts w:eastAsia="Calibri"/>
                                  <w:lang w:val="en-GB"/>
                                </w:rPr>
                                <w:t>info@sintef.no</w:t>
                              </w:r>
                            </w:sdtContent>
                          </w:sdt>
                          <w:r w:rsidR="00730888" w:rsidRPr="00DF4745">
                            <w:rPr>
                              <w:noProof/>
                              <w:lang w:val="en-GB"/>
                            </w:rPr>
                            <w:br/>
                          </w:r>
                          <w:bookmarkStart w:id="9" w:name="BookmarkWebadresse"/>
                          <w:bookmarkEnd w:id="9"/>
                          <w:r w:rsidR="00730888" w:rsidRPr="00DF4745">
                            <w:rPr>
                              <w:noProof/>
                              <w:lang w:val="en-GB"/>
                            </w:rPr>
                            <w:br/>
                          </w:r>
                          <w:sdt>
                            <w:sdtPr>
                              <w:rPr>
                                <w:noProof/>
                              </w:rPr>
                              <w:alias w:val="Translations.VAT"/>
                              <w:tag w:val="{&quot;templafy&quot;:{&quot;id&quot;:&quot;c33df2d1-ea6b-490e-b05c-4508b105bd9e&quot;}}"/>
                              <w:id w:val="673072262"/>
                            </w:sdtPr>
                            <w:sdtEndPr/>
                            <w:sdtContent>
                              <w:r w:rsidR="007E629F" w:rsidRPr="00DF4745">
                                <w:rPr>
                                  <w:noProof/>
                                  <w:lang w:val="en-GB"/>
                                </w:rPr>
                                <w:t>Foretaksregister</w:t>
                              </w:r>
                            </w:sdtContent>
                          </w:sdt>
                          <w:r w:rsidR="00730888" w:rsidRPr="00DF4745">
                            <w:rPr>
                              <w:noProof/>
                              <w:lang w:val="en-GB"/>
                            </w:rPr>
                            <w:t xml:space="preserve">: </w:t>
                          </w:r>
                          <w:bookmarkStart w:id="10" w:name="BookmarkForetaksnr"/>
                          <w:bookmarkEnd w:id="10"/>
                          <w:r w:rsidR="00730888" w:rsidRPr="00DF4745">
                            <w:rPr>
                              <w:noProof/>
                              <w:lang w:val="en-GB"/>
                            </w:rPr>
                            <w:br/>
                          </w:r>
                          <w:sdt>
                            <w:sdtPr>
                              <w:rPr>
                                <w:noProof/>
                              </w:rPr>
                              <w:alias w:val="UserProfile.Group.Org.nr."/>
                              <w:tag w:val="{&quot;templafy&quot;:{&quot;id&quot;:&quot;81cae0e8-0a52-48b5-b1e9-f430f053b4e6&quot;}}"/>
                              <w:id w:val="-190684182"/>
                              <w:placeholder>
                                <w:docPart w:val="ACF837C30B024310A8C2CAE84124B09D"/>
                              </w:placeholder>
                            </w:sdtPr>
                            <w:sdtEndPr/>
                            <w:sdtContent>
                              <w:r w:rsidR="007E629F" w:rsidRPr="00DF4745">
                                <w:rPr>
                                  <w:lang w:val="en-GB"/>
                                </w:rPr>
                                <w:t>NO 962951511 MVA</w:t>
                              </w:r>
                            </w:sdtContent>
                          </w:sdt>
                        </w:p>
                      </w:txbxContent>
                    </wps:txbx>
                    <wps:bodyPr rot="0" vert="horz" wrap="square" lIns="91440" tIns="1800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CD51E15" id="_x0000_t202" coordsize="21600,21600" o:spt="202" path="m,l,21600r21600,l21600,xe">
              <v:stroke joinstyle="miter"/>
              <v:path gradientshapeok="t" o:connecttype="rect"/>
            </v:shapetype>
            <v:shape id="Text Box 10" o:spid="_x0000_s1064" type="#_x0000_t202" style="position:absolute;margin-left:338.6pt;margin-top:-13.55pt;width:2in;height:162.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" stroked="f">
              <v:textbox inset=",.5mm">
                <w:txbxContent>
                  <w:p w14:paraId="4A51C01A" w14:textId="77777777" w:rsidR="00730888" w:rsidRPr="00D90295" w:rsidRDefault="003716CE" w:rsidP="00730888">
                    <w:pPr>
                      <w:pStyle w:val="xInfo"/>
                      <w:rPr>
                        <w:noProof/>
                      </w:rPr>
                    </w:pPr>
                    <w:sdt>
                      <w:sdtPr>
                        <w:rPr>
                          <w:noProof/>
                        </w:rPr>
                        <w:alias w:val="UserProfile.Group.Institutt"/>
                        <w:tag w:val="{&quot;templafy&quot;:{&quot;id&quot;:&quot;65ad41b9-c31d-4409-be6c-10970e252909&quot;}}"/>
                        <w:id w:val="-940370958"/>
                        <w:placeholder>
                          <w:docPart w:val="ACF837C30B024310A8C2CAE84124B09D"/>
                        </w:placeholder>
                      </w:sdtPr>
                      <w:sdtEndPr/>
                      <w:sdtContent>
                        <w:r w:rsidR="007E629F">
                          <w:t>SINTEF Narvik AS</w:t>
                        </w:r>
                      </w:sdtContent>
                    </w:sdt>
                    <w:r w:rsidR="00730888" w:rsidRPr="00FD36E7">
                      <w:rPr>
                        <w:noProof/>
                      </w:rPr>
                      <w:br/>
                    </w:r>
                    <w:sdt>
                      <w:sdtPr>
                        <w:rPr>
                          <w:noProof/>
                        </w:rPr>
                        <w:alias w:val="Translations.PostalAddress"/>
                        <w:tag w:val="{&quot;templafy&quot;:{&quot;id&quot;:&quot;b4979449-c153-4674-a838-edcb257d3f0e&quot;}}"/>
                        <w:id w:val="288177533"/>
                        <w:placeholder>
                          <w:docPart w:val="ACF837C30B024310A8C2CAE84124B09D"/>
                        </w:placeholder>
                      </w:sdtPr>
                      <w:sdtEndPr/>
                      <w:sdtContent>
                        <w:r w:rsidR="007E629F">
                          <w:t>Postadresse</w:t>
                        </w:r>
                      </w:sdtContent>
                    </w:sdt>
                    <w:r w:rsidR="00730888" w:rsidRPr="00D90295">
                      <w:rPr>
                        <w:noProof/>
                      </w:rPr>
                      <w:t>:</w:t>
                    </w:r>
                    <w:r w:rsidR="00730888" w:rsidRPr="00D90295">
                      <w:rPr>
                        <w:noProof/>
                      </w:rPr>
                      <w:br/>
                    </w:r>
                    <w:bookmarkStart w:id="11" w:name="BookmarkPostadresse1"/>
                    <w:bookmarkEnd w:id="11"/>
                    <w:sdt>
                      <w:sdtPr>
                        <w:rPr>
                          <w:noProof/>
                        </w:rPr>
                        <w:alias w:val="UserProfile.Address"/>
                        <w:tag w:val="{&quot;templafy&quot;:{&quot;id&quot;:&quot;18250626-2c2b-433e-9490-e5a699c7eba1&quot;}}"/>
                        <w:id w:val="-1503423238"/>
                        <w:placeholder>
                          <w:docPart w:val="ACF837C30B024310A8C2CAE84124B09D"/>
                        </w:placeholder>
                      </w:sdtPr>
                      <w:sdtEndPr/>
                      <w:sdtContent>
                        <w:r w:rsidR="007E629F">
                          <w:t>Rombaksveien 47, 8517 Narvik</w:t>
                        </w:r>
                      </w:sdtContent>
                    </w:sdt>
                    <w:r w:rsidR="00730888" w:rsidRPr="00D90295">
                      <w:rPr>
                        <w:noProof/>
                      </w:rPr>
                      <w:br/>
                    </w:r>
                    <w:bookmarkStart w:id="12" w:name="BookmarkPostNrSted"/>
                    <w:bookmarkEnd w:id="12"/>
                    <w:sdt>
                      <w:sdtPr>
                        <w:rPr>
                          <w:noProof/>
                        </w:rPr>
                        <w:alias w:val="UserProfile.ZipCity"/>
                        <w:tag w:val="{&quot;templafy&quot;:{&quot;id&quot;:&quot;9392fa08-a0d5-4058-bd82-9b4169300a09&quot;}}"/>
                        <w:id w:val="39259410"/>
                        <w:placeholder>
                          <w:docPart w:val="ACF837C30B024310A8C2CAE84124B09D"/>
                        </w:placeholder>
                      </w:sdtPr>
                      <w:sdtEndPr/>
                      <w:sdtContent>
                        <w:r w:rsidR="007E629F">
                          <w:t>7465 Trondheim</w:t>
                        </w:r>
                      </w:sdtContent>
                    </w:sdt>
                    <w:r w:rsidR="00730888">
                      <w:rPr>
                        <w:noProof/>
                      </w:rPr>
                      <w:t xml:space="preserve"> </w:t>
                    </w:r>
                  </w:p>
                  <w:bookmarkStart w:id="13" w:name="BookmarkVisitaddress1"/>
                  <w:bookmarkStart w:id="14" w:name="BookmarkVisitpostnrsted"/>
                  <w:bookmarkStart w:id="15" w:name="BookmarkTelesentrbord"/>
                  <w:bookmarkStart w:id="16" w:name="BookmarkDirekteinnvalg"/>
                  <w:bookmarkEnd w:id="13"/>
                  <w:bookmarkEnd w:id="14"/>
                  <w:bookmarkEnd w:id="15"/>
                  <w:bookmarkEnd w:id="16"/>
                  <w:p w14:paraId="3D438D39" w14:textId="77777777" w:rsidR="00730888" w:rsidRPr="00DF4745" w:rsidRDefault="003716CE" w:rsidP="00730888">
                    <w:pPr>
                      <w:pStyle w:val="xInfo"/>
                      <w:rPr>
                        <w:noProof/>
                        <w:lang w:val="en-GB"/>
                      </w:rPr>
                    </w:pPr>
                    <w:sdt>
                      <w:sdtPr>
                        <w:rPr>
                          <w:noProof/>
                        </w:rPr>
                        <w:alias w:val="Translations.Switchboard"/>
                        <w:tag w:val="{&quot;templafy&quot;:{&quot;id&quot;:&quot;8504b59a-29d7-4ede-a368-3d56ba2677c0&quot;}}"/>
                        <w:id w:val="1180234890"/>
                      </w:sdtPr>
                      <w:sdtEndPr/>
                      <w:sdtContent>
                        <w:r w:rsidR="007E629F" w:rsidRPr="00DF4745">
                          <w:rPr>
                            <w:noProof/>
                            <w:lang w:val="en-GB"/>
                          </w:rPr>
                          <w:t>Sentralbord</w:t>
                        </w:r>
                      </w:sdtContent>
                    </w:sdt>
                    <w:r w:rsidR="00730888" w:rsidRPr="00DF4745">
                      <w:rPr>
                        <w:noProof/>
                        <w:lang w:val="en-GB"/>
                      </w:rPr>
                      <w:t xml:space="preserve">: </w:t>
                    </w:r>
                    <w:sdt>
                      <w:sdtPr>
                        <w:rPr>
                          <w:noProof/>
                        </w:rPr>
                        <w:alias w:val="UserProfile.Group.Sentralbord"/>
                        <w:tag w:val="{&quot;templafy&quot;:{&quot;id&quot;:&quot;fb5779cd-4b8f-4f01-92ac-7d36cb7b6d70&quot;}}"/>
                        <w:id w:val="1783070849"/>
                        <w:placeholder>
                          <w:docPart w:val="ACF837C30B024310A8C2CAE84124B09D"/>
                        </w:placeholder>
                      </w:sdtPr>
                      <w:sdtEndPr/>
                      <w:sdtContent>
                        <w:r w:rsidR="007E629F" w:rsidRPr="00DF4745">
                          <w:rPr>
                            <w:lang w:val="en-GB"/>
                          </w:rPr>
                          <w:t>40005100</w:t>
                        </w:r>
                      </w:sdtContent>
                    </w:sdt>
                  </w:p>
                  <w:bookmarkStart w:id="17" w:name="BookmarkSentrepostmottak"/>
                  <w:bookmarkEnd w:id="17"/>
                  <w:p w14:paraId="638D8D23" w14:textId="77777777" w:rsidR="00730888" w:rsidRPr="00DF4745" w:rsidRDefault="003716CE" w:rsidP="00730888">
                    <w:pPr>
                      <w:pStyle w:val="xInfo"/>
                      <w:rPr>
                        <w:noProof/>
                        <w:lang w:val="en-GB"/>
                      </w:rPr>
                    </w:pPr>
                    <w:sdt>
                      <w:sdtPr>
                        <w:rPr>
                          <w:noProof/>
                        </w:rPr>
                        <w:alias w:val="{{UserProfile.Institute.InstituttKontaktepost}}"/>
                        <w:tag w:val="{&quot;templafy&quot;:{&quot;id&quot;:&quot;07a68e77-dff1-4ffd-8b09-fa338000f13f&quot;}}"/>
                        <w:id w:val="-950942805"/>
                        <w:placeholder>
                          <w:docPart w:val="08E05CDA88A1407B8489A4549D28414A"/>
                        </w:placeholder>
                      </w:sdtPr>
                      <w:sdtEndPr/>
                      <w:sdtContent>
                        <w:r w:rsidR="007E629F" w:rsidRPr="00DF4745">
                          <w:rPr>
                            <w:rFonts w:eastAsia="Calibri"/>
                            <w:lang w:val="en-GB"/>
                          </w:rPr>
                          <w:t>info@sintef.no</w:t>
                        </w:r>
                      </w:sdtContent>
                    </w:sdt>
                    <w:r w:rsidR="00730888" w:rsidRPr="00DF4745">
                      <w:rPr>
                        <w:noProof/>
                        <w:lang w:val="en-GB"/>
                      </w:rPr>
                      <w:br/>
                    </w:r>
                    <w:bookmarkStart w:id="18" w:name="BookmarkWebadresse"/>
                    <w:bookmarkEnd w:id="18"/>
                    <w:r w:rsidR="00730888" w:rsidRPr="00DF4745">
                      <w:rPr>
                        <w:noProof/>
                        <w:lang w:val="en-GB"/>
                      </w:rPr>
                      <w:br/>
                    </w:r>
                    <w:sdt>
                      <w:sdtPr>
                        <w:rPr>
                          <w:noProof/>
                        </w:rPr>
                        <w:alias w:val="Translations.VAT"/>
                        <w:tag w:val="{&quot;templafy&quot;:{&quot;id&quot;:&quot;c33df2d1-ea6b-490e-b05c-4508b105bd9e&quot;}}"/>
                        <w:id w:val="673072262"/>
                      </w:sdtPr>
                      <w:sdtEndPr/>
                      <w:sdtContent>
                        <w:r w:rsidR="007E629F" w:rsidRPr="00DF4745">
                          <w:rPr>
                            <w:noProof/>
                            <w:lang w:val="en-GB"/>
                          </w:rPr>
                          <w:t>Foretaksregister</w:t>
                        </w:r>
                      </w:sdtContent>
                    </w:sdt>
                    <w:r w:rsidR="00730888" w:rsidRPr="00DF4745">
                      <w:rPr>
                        <w:noProof/>
                        <w:lang w:val="en-GB"/>
                      </w:rPr>
                      <w:t xml:space="preserve">: </w:t>
                    </w:r>
                    <w:bookmarkStart w:id="19" w:name="BookmarkForetaksnr"/>
                    <w:bookmarkEnd w:id="19"/>
                    <w:r w:rsidR="00730888" w:rsidRPr="00DF4745">
                      <w:rPr>
                        <w:noProof/>
                        <w:lang w:val="en-GB"/>
                      </w:rPr>
                      <w:br/>
                    </w:r>
                    <w:sdt>
                      <w:sdtPr>
                        <w:rPr>
                          <w:noProof/>
                        </w:rPr>
                        <w:alias w:val="UserProfile.Group.Org.nr."/>
                        <w:tag w:val="{&quot;templafy&quot;:{&quot;id&quot;:&quot;81cae0e8-0a52-48b5-b1e9-f430f053b4e6&quot;}}"/>
                        <w:id w:val="-190684182"/>
                        <w:placeholder>
                          <w:docPart w:val="ACF837C30B024310A8C2CAE84124B09D"/>
                        </w:placeholder>
                      </w:sdtPr>
                      <w:sdtEndPr/>
                      <w:sdtContent>
                        <w:r w:rsidR="007E629F" w:rsidRPr="00DF4745">
                          <w:rPr>
                            <w:lang w:val="en-GB"/>
                          </w:rPr>
                          <w:t>NO 962951511 MVA</w:t>
                        </w:r>
                      </w:sdtContent>
                    </w:sdt>
                  </w:p>
                </w:txbxContent>
              </v:textbox>
            </v:shape>
          </w:pict>
        </mc:Fallback>
      </mc:AlternateContent>
    </w:r>
  </w:p>
  <w:p w14:paraId="56868174" w14:textId="77777777" w:rsidR="00577A0A" w:rsidRPr="00730888" w:rsidRDefault="00577A0A" w:rsidP="00730888">
    <w:pPr>
      <w:pStyle w:val="Top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91411D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2909D4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2141FF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4EFEDA5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2488F5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F386E6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4809A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9C8BCF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40E9F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F0667E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CB64EA0"/>
    <w:multiLevelType w:val="multilevel"/>
    <w:tmpl w:val="041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539313B"/>
    <w:multiLevelType w:val="multilevel"/>
    <w:tmpl w:val="3912E00A"/>
    <w:lvl w:ilvl="0">
      <w:start w:val="1"/>
      <w:numFmt w:val="upperRoman"/>
      <w:lvlText w:val="%1."/>
      <w:lvlJc w:val="left"/>
      <w:pPr>
        <w:tabs>
          <w:tab w:val="num" w:pos="-3960"/>
        </w:tabs>
        <w:ind w:left="-4320" w:firstLine="0"/>
      </w:pPr>
      <w:rPr>
        <w:rFonts w:hint="default"/>
      </w:rPr>
    </w:lvl>
    <w:lvl w:ilvl="1">
      <w:start w:val="1"/>
      <w:numFmt w:val="upperLetter"/>
      <w:lvlText w:val="%2."/>
      <w:lvlJc w:val="left"/>
      <w:pPr>
        <w:tabs>
          <w:tab w:val="num" w:pos="-3240"/>
        </w:tabs>
        <w:ind w:left="-3600" w:firstLine="0"/>
      </w:pPr>
      <w:rPr>
        <w:rFonts w:hint="default"/>
      </w:rPr>
    </w:lvl>
    <w:lvl w:ilvl="2">
      <w:start w:val="1"/>
      <w:numFmt w:val="decimal"/>
      <w:lvlText w:val="%3."/>
      <w:lvlJc w:val="left"/>
      <w:pPr>
        <w:tabs>
          <w:tab w:val="num" w:pos="-2520"/>
        </w:tabs>
        <w:ind w:left="-2880" w:firstLine="0"/>
      </w:pPr>
      <w:rPr>
        <w:rFonts w:hint="default"/>
      </w:rPr>
    </w:lvl>
    <w:lvl w:ilvl="3">
      <w:start w:val="1"/>
      <w:numFmt w:val="lowerLetter"/>
      <w:lvlText w:val="%4)"/>
      <w:lvlJc w:val="left"/>
      <w:pPr>
        <w:tabs>
          <w:tab w:val="num" w:pos="-1800"/>
        </w:tabs>
        <w:ind w:left="-2160" w:firstLine="0"/>
      </w:pPr>
      <w:rPr>
        <w:rFonts w:hint="default"/>
      </w:rPr>
    </w:lvl>
    <w:lvl w:ilvl="4">
      <w:start w:val="1"/>
      <w:numFmt w:val="decimal"/>
      <w:lvlText w:val="(%5)"/>
      <w:lvlJc w:val="left"/>
      <w:pPr>
        <w:tabs>
          <w:tab w:val="num" w:pos="-1080"/>
        </w:tabs>
        <w:ind w:left="-1440" w:firstLine="0"/>
      </w:pPr>
      <w:rPr>
        <w:rFonts w:hint="default"/>
      </w:rPr>
    </w:lvl>
    <w:lvl w:ilvl="5">
      <w:start w:val="1"/>
      <w:numFmt w:val="upperLetter"/>
      <w:pStyle w:val="Overskrift6"/>
      <w:lvlText w:val="%6"/>
      <w:lvlJc w:val="left"/>
      <w:pPr>
        <w:tabs>
          <w:tab w:val="num" w:pos="-360"/>
        </w:tabs>
        <w:ind w:left="-720" w:firstLine="720"/>
      </w:pPr>
      <w:rPr>
        <w:rFonts w:hint="default"/>
      </w:rPr>
    </w:lvl>
    <w:lvl w:ilvl="6">
      <w:start w:val="1"/>
      <w:numFmt w:val="decimal"/>
      <w:pStyle w:val="Overskrift7"/>
      <w:lvlText w:val="%6.%7"/>
      <w:lvlJc w:val="left"/>
      <w:pPr>
        <w:tabs>
          <w:tab w:val="num" w:pos="360"/>
        </w:tabs>
        <w:ind w:left="0" w:firstLine="0"/>
      </w:pPr>
      <w:rPr>
        <w:rFonts w:hint="default"/>
      </w:rPr>
    </w:lvl>
    <w:lvl w:ilvl="7">
      <w:start w:val="1"/>
      <w:numFmt w:val="decimal"/>
      <w:pStyle w:val="Overskrift8"/>
      <w:lvlText w:val="%6.%7.%8"/>
      <w:lvlJc w:val="left"/>
      <w:pPr>
        <w:tabs>
          <w:tab w:val="num" w:pos="1080"/>
        </w:tabs>
        <w:ind w:left="720" w:hanging="720"/>
      </w:pPr>
      <w:rPr>
        <w:rFonts w:hint="default"/>
      </w:rPr>
    </w:lvl>
    <w:lvl w:ilvl="8">
      <w:start w:val="1"/>
      <w:numFmt w:val="decimal"/>
      <w:pStyle w:val="Overskrift9"/>
      <w:lvlText w:val="%6.%7.%8.%9"/>
      <w:lvlJc w:val="left"/>
      <w:pPr>
        <w:tabs>
          <w:tab w:val="num" w:pos="1800"/>
        </w:tabs>
        <w:ind w:left="1440" w:hanging="1440"/>
      </w:pPr>
      <w:rPr>
        <w:rFonts w:hint="default"/>
      </w:rPr>
    </w:lvl>
  </w:abstractNum>
  <w:abstractNum w:abstractNumId="12" w15:restartNumberingAfterBreak="0">
    <w:nsid w:val="57437C99"/>
    <w:multiLevelType w:val="multilevel"/>
    <w:tmpl w:val="C9320DF2"/>
    <w:lvl w:ilvl="0">
      <w:start w:val="1"/>
      <w:numFmt w:val="decimal"/>
      <w:pStyle w:val="Overskrift1"/>
      <w:lvlText w:val="%1"/>
      <w:lvlJc w:val="left"/>
      <w:pPr>
        <w:tabs>
          <w:tab w:val="num" w:pos="0"/>
        </w:tabs>
        <w:ind w:left="567" w:hanging="567"/>
      </w:pPr>
      <w:rPr>
        <w:rFonts w:hint="default"/>
      </w:rPr>
    </w:lvl>
    <w:lvl w:ilvl="1">
      <w:start w:val="1"/>
      <w:numFmt w:val="decimal"/>
      <w:pStyle w:val="Overskrift2"/>
      <w:lvlText w:val="%1.%2"/>
      <w:lvlJc w:val="left"/>
      <w:pPr>
        <w:tabs>
          <w:tab w:val="num" w:pos="0"/>
        </w:tabs>
        <w:ind w:left="567" w:hanging="567"/>
      </w:pPr>
      <w:rPr>
        <w:rFonts w:hint="default"/>
      </w:rPr>
    </w:lvl>
    <w:lvl w:ilvl="2">
      <w:start w:val="1"/>
      <w:numFmt w:val="decimal"/>
      <w:pStyle w:val="Overskrift3"/>
      <w:lvlText w:val="%1.%2.%3"/>
      <w:lvlJc w:val="left"/>
      <w:pPr>
        <w:tabs>
          <w:tab w:val="num" w:pos="0"/>
        </w:tabs>
        <w:ind w:left="567" w:hanging="567"/>
      </w:pPr>
      <w:rPr>
        <w:rFonts w:hint="default"/>
      </w:rPr>
    </w:lvl>
    <w:lvl w:ilvl="3">
      <w:start w:val="1"/>
      <w:numFmt w:val="decimal"/>
      <w:pStyle w:val="Overskrift4"/>
      <w:lvlText w:val="%1.%2.%3.%4"/>
      <w:lvlJc w:val="left"/>
      <w:pPr>
        <w:tabs>
          <w:tab w:val="num" w:pos="0"/>
        </w:tabs>
        <w:ind w:left="567" w:hanging="567"/>
      </w:pPr>
      <w:rPr>
        <w:rFonts w:hint="default"/>
      </w:rPr>
    </w:lvl>
    <w:lvl w:ilvl="4">
      <w:start w:val="1"/>
      <w:numFmt w:val="decimal"/>
      <w:pStyle w:val="Overskrift5"/>
      <w:lvlText w:val="%1.%2.%3.%4.%5"/>
      <w:lvlJc w:val="left"/>
      <w:pPr>
        <w:tabs>
          <w:tab w:val="num" w:pos="0"/>
        </w:tabs>
        <w:ind w:left="567" w:hanging="567"/>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15:restartNumberingAfterBreak="0">
    <w:nsid w:val="6ADB230F"/>
    <w:multiLevelType w:val="multilevel"/>
    <w:tmpl w:val="0414001D"/>
    <w:name w:val="TOCNumbering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16cid:durableId="2090536265">
    <w:abstractNumId w:val="12"/>
  </w:num>
  <w:num w:numId="2" w16cid:durableId="1391884787">
    <w:abstractNumId w:val="11"/>
  </w:num>
  <w:num w:numId="3" w16cid:durableId="685789610">
    <w:abstractNumId w:val="12"/>
  </w:num>
  <w:num w:numId="4" w16cid:durableId="275602856">
    <w:abstractNumId w:val="12"/>
  </w:num>
  <w:num w:numId="5" w16cid:durableId="162013060">
    <w:abstractNumId w:val="12"/>
  </w:num>
  <w:num w:numId="6" w16cid:durableId="639185978">
    <w:abstractNumId w:val="12"/>
  </w:num>
  <w:num w:numId="7" w16cid:durableId="242834260">
    <w:abstractNumId w:val="12"/>
  </w:num>
  <w:num w:numId="8" w16cid:durableId="807894211">
    <w:abstractNumId w:val="11"/>
  </w:num>
  <w:num w:numId="9" w16cid:durableId="1067453710">
    <w:abstractNumId w:val="11"/>
  </w:num>
  <w:num w:numId="10" w16cid:durableId="897668296">
    <w:abstractNumId w:val="11"/>
  </w:num>
  <w:num w:numId="11" w16cid:durableId="814880812">
    <w:abstractNumId w:val="11"/>
  </w:num>
  <w:num w:numId="12" w16cid:durableId="1164972669">
    <w:abstractNumId w:val="10"/>
  </w:num>
  <w:num w:numId="13" w16cid:durableId="1905721531">
    <w:abstractNumId w:val="8"/>
  </w:num>
  <w:num w:numId="14" w16cid:durableId="1071538224">
    <w:abstractNumId w:val="3"/>
  </w:num>
  <w:num w:numId="15" w16cid:durableId="31150270">
    <w:abstractNumId w:val="2"/>
  </w:num>
  <w:num w:numId="16" w16cid:durableId="1693068269">
    <w:abstractNumId w:val="1"/>
  </w:num>
  <w:num w:numId="17" w16cid:durableId="298268047">
    <w:abstractNumId w:val="0"/>
  </w:num>
  <w:num w:numId="18" w16cid:durableId="1890871609">
    <w:abstractNumId w:val="9"/>
  </w:num>
  <w:num w:numId="19" w16cid:durableId="984822662">
    <w:abstractNumId w:val="7"/>
  </w:num>
  <w:num w:numId="20" w16cid:durableId="1105928779">
    <w:abstractNumId w:val="6"/>
  </w:num>
  <w:num w:numId="21" w16cid:durableId="1936788181">
    <w:abstractNumId w:val="5"/>
  </w:num>
  <w:num w:numId="22" w16cid:durableId="775297605">
    <w:abstractNumId w:val="4"/>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0"/>
  <w:defaultTabStop w:val="708"/>
  <w:hyphenationZone w:val="425"/>
  <w:drawingGridHorizontalSpacing w:val="10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CMapNameSpace" w:val="http://gregmaxey/mvps.org/myNameSpace"/>
  </w:docVars>
  <w:rsids>
    <w:rsidRoot w:val="00DF4745"/>
    <w:rsid w:val="00003533"/>
    <w:rsid w:val="00004624"/>
    <w:rsid w:val="0000686B"/>
    <w:rsid w:val="00006E3C"/>
    <w:rsid w:val="00007E48"/>
    <w:rsid w:val="00014243"/>
    <w:rsid w:val="00014474"/>
    <w:rsid w:val="0001600C"/>
    <w:rsid w:val="00017BCD"/>
    <w:rsid w:val="00017F92"/>
    <w:rsid w:val="00021DA1"/>
    <w:rsid w:val="000227A5"/>
    <w:rsid w:val="0002465C"/>
    <w:rsid w:val="00025AE5"/>
    <w:rsid w:val="000300C3"/>
    <w:rsid w:val="00030A05"/>
    <w:rsid w:val="00030BDA"/>
    <w:rsid w:val="00033C77"/>
    <w:rsid w:val="0003414C"/>
    <w:rsid w:val="00034A85"/>
    <w:rsid w:val="00035F29"/>
    <w:rsid w:val="00037022"/>
    <w:rsid w:val="00037AAF"/>
    <w:rsid w:val="000443D2"/>
    <w:rsid w:val="00046160"/>
    <w:rsid w:val="00051752"/>
    <w:rsid w:val="000526BF"/>
    <w:rsid w:val="00053C6E"/>
    <w:rsid w:val="00054D31"/>
    <w:rsid w:val="0005663E"/>
    <w:rsid w:val="00057457"/>
    <w:rsid w:val="00065238"/>
    <w:rsid w:val="00065582"/>
    <w:rsid w:val="0006599C"/>
    <w:rsid w:val="00070322"/>
    <w:rsid w:val="00070538"/>
    <w:rsid w:val="0007105B"/>
    <w:rsid w:val="000722DB"/>
    <w:rsid w:val="000749DC"/>
    <w:rsid w:val="0007536E"/>
    <w:rsid w:val="00077ECC"/>
    <w:rsid w:val="00082943"/>
    <w:rsid w:val="00083794"/>
    <w:rsid w:val="00083CC8"/>
    <w:rsid w:val="00090B62"/>
    <w:rsid w:val="000914A9"/>
    <w:rsid w:val="00094386"/>
    <w:rsid w:val="00094FF3"/>
    <w:rsid w:val="00096D24"/>
    <w:rsid w:val="000A0B21"/>
    <w:rsid w:val="000A18B1"/>
    <w:rsid w:val="000A2C7E"/>
    <w:rsid w:val="000A639E"/>
    <w:rsid w:val="000A6D91"/>
    <w:rsid w:val="000A7FBF"/>
    <w:rsid w:val="000B0278"/>
    <w:rsid w:val="000B09BA"/>
    <w:rsid w:val="000B0C00"/>
    <w:rsid w:val="000B12D2"/>
    <w:rsid w:val="000B3179"/>
    <w:rsid w:val="000B675A"/>
    <w:rsid w:val="000B7A43"/>
    <w:rsid w:val="000C188A"/>
    <w:rsid w:val="000C1FAF"/>
    <w:rsid w:val="000C580A"/>
    <w:rsid w:val="000C585A"/>
    <w:rsid w:val="000D169C"/>
    <w:rsid w:val="000D3A8F"/>
    <w:rsid w:val="000D3FA9"/>
    <w:rsid w:val="000E01CC"/>
    <w:rsid w:val="000E0431"/>
    <w:rsid w:val="000E3EF6"/>
    <w:rsid w:val="000E4124"/>
    <w:rsid w:val="000E7BDF"/>
    <w:rsid w:val="000F1EB8"/>
    <w:rsid w:val="000F3EBC"/>
    <w:rsid w:val="000F4B23"/>
    <w:rsid w:val="000F4E30"/>
    <w:rsid w:val="000F551C"/>
    <w:rsid w:val="000F588E"/>
    <w:rsid w:val="00100AD8"/>
    <w:rsid w:val="00100EBB"/>
    <w:rsid w:val="001024B3"/>
    <w:rsid w:val="00103924"/>
    <w:rsid w:val="00104299"/>
    <w:rsid w:val="00104BF1"/>
    <w:rsid w:val="00105A1B"/>
    <w:rsid w:val="001061FE"/>
    <w:rsid w:val="00106FAF"/>
    <w:rsid w:val="00110858"/>
    <w:rsid w:val="00110E97"/>
    <w:rsid w:val="001114B3"/>
    <w:rsid w:val="00112416"/>
    <w:rsid w:val="00112B0C"/>
    <w:rsid w:val="00112F7B"/>
    <w:rsid w:val="00114A2C"/>
    <w:rsid w:val="00115379"/>
    <w:rsid w:val="0011739E"/>
    <w:rsid w:val="0012060E"/>
    <w:rsid w:val="00120CE2"/>
    <w:rsid w:val="0012180B"/>
    <w:rsid w:val="00121DC5"/>
    <w:rsid w:val="001240A5"/>
    <w:rsid w:val="00124E97"/>
    <w:rsid w:val="00125E99"/>
    <w:rsid w:val="00126034"/>
    <w:rsid w:val="001263F7"/>
    <w:rsid w:val="00130145"/>
    <w:rsid w:val="00130D93"/>
    <w:rsid w:val="0013167F"/>
    <w:rsid w:val="0013304D"/>
    <w:rsid w:val="001354B8"/>
    <w:rsid w:val="0013649A"/>
    <w:rsid w:val="00146122"/>
    <w:rsid w:val="00146831"/>
    <w:rsid w:val="0015003E"/>
    <w:rsid w:val="00150496"/>
    <w:rsid w:val="00150F29"/>
    <w:rsid w:val="00154A5B"/>
    <w:rsid w:val="00156CAC"/>
    <w:rsid w:val="0016052E"/>
    <w:rsid w:val="00160676"/>
    <w:rsid w:val="001607BB"/>
    <w:rsid w:val="00161113"/>
    <w:rsid w:val="00162019"/>
    <w:rsid w:val="00163511"/>
    <w:rsid w:val="00163DC2"/>
    <w:rsid w:val="001653E7"/>
    <w:rsid w:val="001702DA"/>
    <w:rsid w:val="00172703"/>
    <w:rsid w:val="00173AF0"/>
    <w:rsid w:val="00175418"/>
    <w:rsid w:val="00176488"/>
    <w:rsid w:val="00176D21"/>
    <w:rsid w:val="001771F9"/>
    <w:rsid w:val="0018094F"/>
    <w:rsid w:val="00182219"/>
    <w:rsid w:val="00182604"/>
    <w:rsid w:val="00184611"/>
    <w:rsid w:val="001846B6"/>
    <w:rsid w:val="00187242"/>
    <w:rsid w:val="00190D4A"/>
    <w:rsid w:val="001916B0"/>
    <w:rsid w:val="00191AF2"/>
    <w:rsid w:val="0019401C"/>
    <w:rsid w:val="0019749A"/>
    <w:rsid w:val="001A57D5"/>
    <w:rsid w:val="001A6F40"/>
    <w:rsid w:val="001B07C8"/>
    <w:rsid w:val="001B107C"/>
    <w:rsid w:val="001B3184"/>
    <w:rsid w:val="001B6C67"/>
    <w:rsid w:val="001C0204"/>
    <w:rsid w:val="001C2080"/>
    <w:rsid w:val="001C24F0"/>
    <w:rsid w:val="001C79D1"/>
    <w:rsid w:val="001D2437"/>
    <w:rsid w:val="001D2F77"/>
    <w:rsid w:val="001D3BE1"/>
    <w:rsid w:val="001E121B"/>
    <w:rsid w:val="001E20FF"/>
    <w:rsid w:val="001E26F0"/>
    <w:rsid w:val="001E3066"/>
    <w:rsid w:val="001E33EC"/>
    <w:rsid w:val="001E3460"/>
    <w:rsid w:val="001E585D"/>
    <w:rsid w:val="001E709B"/>
    <w:rsid w:val="001E70F7"/>
    <w:rsid w:val="001E7FA3"/>
    <w:rsid w:val="001F24D8"/>
    <w:rsid w:val="001F3B79"/>
    <w:rsid w:val="001F43C0"/>
    <w:rsid w:val="001F43DF"/>
    <w:rsid w:val="001F4465"/>
    <w:rsid w:val="001F4716"/>
    <w:rsid w:val="001F4906"/>
    <w:rsid w:val="00205663"/>
    <w:rsid w:val="002067C3"/>
    <w:rsid w:val="002076C8"/>
    <w:rsid w:val="00212636"/>
    <w:rsid w:val="00216D98"/>
    <w:rsid w:val="0021777A"/>
    <w:rsid w:val="00220C1B"/>
    <w:rsid w:val="00221041"/>
    <w:rsid w:val="00226B3E"/>
    <w:rsid w:val="00232652"/>
    <w:rsid w:val="00233342"/>
    <w:rsid w:val="00235206"/>
    <w:rsid w:val="00237CB0"/>
    <w:rsid w:val="00240EDF"/>
    <w:rsid w:val="00241256"/>
    <w:rsid w:val="00242240"/>
    <w:rsid w:val="00242654"/>
    <w:rsid w:val="00243CE3"/>
    <w:rsid w:val="00243E45"/>
    <w:rsid w:val="002531AC"/>
    <w:rsid w:val="00254605"/>
    <w:rsid w:val="00255324"/>
    <w:rsid w:val="002579EC"/>
    <w:rsid w:val="002605B7"/>
    <w:rsid w:val="00260CD7"/>
    <w:rsid w:val="0026196E"/>
    <w:rsid w:val="0026289C"/>
    <w:rsid w:val="0026426A"/>
    <w:rsid w:val="00264666"/>
    <w:rsid w:val="00274075"/>
    <w:rsid w:val="00274867"/>
    <w:rsid w:val="0027524A"/>
    <w:rsid w:val="00280E17"/>
    <w:rsid w:val="0028523D"/>
    <w:rsid w:val="00285BC4"/>
    <w:rsid w:val="00286239"/>
    <w:rsid w:val="00286D52"/>
    <w:rsid w:val="00286D70"/>
    <w:rsid w:val="002903D1"/>
    <w:rsid w:val="002913F1"/>
    <w:rsid w:val="002931F1"/>
    <w:rsid w:val="00293F2D"/>
    <w:rsid w:val="0029581C"/>
    <w:rsid w:val="00296E93"/>
    <w:rsid w:val="00297561"/>
    <w:rsid w:val="002A0B29"/>
    <w:rsid w:val="002A2B72"/>
    <w:rsid w:val="002A35C0"/>
    <w:rsid w:val="002A44E7"/>
    <w:rsid w:val="002A457E"/>
    <w:rsid w:val="002A4DF6"/>
    <w:rsid w:val="002A4FDD"/>
    <w:rsid w:val="002A6BF2"/>
    <w:rsid w:val="002B02C0"/>
    <w:rsid w:val="002B0D61"/>
    <w:rsid w:val="002B2A61"/>
    <w:rsid w:val="002B522C"/>
    <w:rsid w:val="002B5F7E"/>
    <w:rsid w:val="002B63FE"/>
    <w:rsid w:val="002B7BC0"/>
    <w:rsid w:val="002C2B86"/>
    <w:rsid w:val="002C44F3"/>
    <w:rsid w:val="002C54E5"/>
    <w:rsid w:val="002C58C1"/>
    <w:rsid w:val="002C5CF6"/>
    <w:rsid w:val="002D1DDC"/>
    <w:rsid w:val="002D3816"/>
    <w:rsid w:val="002D3B28"/>
    <w:rsid w:val="002D5CFD"/>
    <w:rsid w:val="002E0B2F"/>
    <w:rsid w:val="002E34BF"/>
    <w:rsid w:val="002E34DA"/>
    <w:rsid w:val="002E416E"/>
    <w:rsid w:val="002E558F"/>
    <w:rsid w:val="002F446B"/>
    <w:rsid w:val="002F5671"/>
    <w:rsid w:val="002F56A7"/>
    <w:rsid w:val="002F6436"/>
    <w:rsid w:val="002F78F9"/>
    <w:rsid w:val="002F7D37"/>
    <w:rsid w:val="00300E53"/>
    <w:rsid w:val="00303934"/>
    <w:rsid w:val="00304ACE"/>
    <w:rsid w:val="003104F8"/>
    <w:rsid w:val="00313DF5"/>
    <w:rsid w:val="00313E84"/>
    <w:rsid w:val="00313F45"/>
    <w:rsid w:val="003171CC"/>
    <w:rsid w:val="0031763C"/>
    <w:rsid w:val="00320440"/>
    <w:rsid w:val="003209CD"/>
    <w:rsid w:val="003211FB"/>
    <w:rsid w:val="003217B6"/>
    <w:rsid w:val="003225A2"/>
    <w:rsid w:val="0032265B"/>
    <w:rsid w:val="00322A8A"/>
    <w:rsid w:val="00324820"/>
    <w:rsid w:val="00326886"/>
    <w:rsid w:val="0032768D"/>
    <w:rsid w:val="003300B2"/>
    <w:rsid w:val="003324C7"/>
    <w:rsid w:val="00332E2A"/>
    <w:rsid w:val="00332E78"/>
    <w:rsid w:val="00333112"/>
    <w:rsid w:val="0034106A"/>
    <w:rsid w:val="00343C98"/>
    <w:rsid w:val="003441F1"/>
    <w:rsid w:val="00344FF4"/>
    <w:rsid w:val="003455CE"/>
    <w:rsid w:val="00345EC2"/>
    <w:rsid w:val="0034713E"/>
    <w:rsid w:val="003478EB"/>
    <w:rsid w:val="0034799A"/>
    <w:rsid w:val="00350415"/>
    <w:rsid w:val="00350A48"/>
    <w:rsid w:val="0035353C"/>
    <w:rsid w:val="00355450"/>
    <w:rsid w:val="003608EF"/>
    <w:rsid w:val="00360AB5"/>
    <w:rsid w:val="003648AE"/>
    <w:rsid w:val="003667F7"/>
    <w:rsid w:val="0037114D"/>
    <w:rsid w:val="003716CE"/>
    <w:rsid w:val="00373ACE"/>
    <w:rsid w:val="003747FB"/>
    <w:rsid w:val="0037675E"/>
    <w:rsid w:val="00376B37"/>
    <w:rsid w:val="0038095F"/>
    <w:rsid w:val="003812FA"/>
    <w:rsid w:val="00382A7E"/>
    <w:rsid w:val="00384133"/>
    <w:rsid w:val="003865C3"/>
    <w:rsid w:val="00386C9E"/>
    <w:rsid w:val="00392D2D"/>
    <w:rsid w:val="003932D7"/>
    <w:rsid w:val="00393673"/>
    <w:rsid w:val="00393AF9"/>
    <w:rsid w:val="0039465A"/>
    <w:rsid w:val="00396EFC"/>
    <w:rsid w:val="003A0EF9"/>
    <w:rsid w:val="003A22F4"/>
    <w:rsid w:val="003A4E7D"/>
    <w:rsid w:val="003A54C7"/>
    <w:rsid w:val="003B007E"/>
    <w:rsid w:val="003B041D"/>
    <w:rsid w:val="003B1697"/>
    <w:rsid w:val="003B1805"/>
    <w:rsid w:val="003B22B8"/>
    <w:rsid w:val="003B40E1"/>
    <w:rsid w:val="003B5F0F"/>
    <w:rsid w:val="003B6541"/>
    <w:rsid w:val="003B7BF3"/>
    <w:rsid w:val="003C067C"/>
    <w:rsid w:val="003C1D9B"/>
    <w:rsid w:val="003C2C2F"/>
    <w:rsid w:val="003C37C3"/>
    <w:rsid w:val="003C4EE4"/>
    <w:rsid w:val="003C65D6"/>
    <w:rsid w:val="003C7741"/>
    <w:rsid w:val="003D317D"/>
    <w:rsid w:val="003D433D"/>
    <w:rsid w:val="003D56F7"/>
    <w:rsid w:val="003D586E"/>
    <w:rsid w:val="003D5FD5"/>
    <w:rsid w:val="003D7272"/>
    <w:rsid w:val="003D7BB2"/>
    <w:rsid w:val="003D7F77"/>
    <w:rsid w:val="003E0E43"/>
    <w:rsid w:val="003E1AA7"/>
    <w:rsid w:val="003E39E2"/>
    <w:rsid w:val="003E4DEB"/>
    <w:rsid w:val="003E5C07"/>
    <w:rsid w:val="003F10CD"/>
    <w:rsid w:val="003F2032"/>
    <w:rsid w:val="003F20A7"/>
    <w:rsid w:val="003F216D"/>
    <w:rsid w:val="003F47E5"/>
    <w:rsid w:val="003F5AE2"/>
    <w:rsid w:val="003F5D14"/>
    <w:rsid w:val="003F6975"/>
    <w:rsid w:val="003F771A"/>
    <w:rsid w:val="00400FDE"/>
    <w:rsid w:val="0040324F"/>
    <w:rsid w:val="00405A67"/>
    <w:rsid w:val="0040604F"/>
    <w:rsid w:val="00407163"/>
    <w:rsid w:val="00407695"/>
    <w:rsid w:val="004076CE"/>
    <w:rsid w:val="004126AE"/>
    <w:rsid w:val="0041274C"/>
    <w:rsid w:val="004151AF"/>
    <w:rsid w:val="0041608F"/>
    <w:rsid w:val="00416F52"/>
    <w:rsid w:val="00423836"/>
    <w:rsid w:val="00423BE5"/>
    <w:rsid w:val="00427B98"/>
    <w:rsid w:val="00430823"/>
    <w:rsid w:val="0043092F"/>
    <w:rsid w:val="00430DFB"/>
    <w:rsid w:val="004310DC"/>
    <w:rsid w:val="00431421"/>
    <w:rsid w:val="004315D9"/>
    <w:rsid w:val="004332BD"/>
    <w:rsid w:val="004403C6"/>
    <w:rsid w:val="0044225A"/>
    <w:rsid w:val="00444922"/>
    <w:rsid w:val="00444E27"/>
    <w:rsid w:val="0045067C"/>
    <w:rsid w:val="00450E3E"/>
    <w:rsid w:val="00453B93"/>
    <w:rsid w:val="004543F8"/>
    <w:rsid w:val="00455541"/>
    <w:rsid w:val="00456393"/>
    <w:rsid w:val="00461A25"/>
    <w:rsid w:val="00462410"/>
    <w:rsid w:val="004649DC"/>
    <w:rsid w:val="00470C29"/>
    <w:rsid w:val="0047127D"/>
    <w:rsid w:val="00472D91"/>
    <w:rsid w:val="0047498E"/>
    <w:rsid w:val="004761E2"/>
    <w:rsid w:val="004762AC"/>
    <w:rsid w:val="004763F6"/>
    <w:rsid w:val="0047690C"/>
    <w:rsid w:val="00477260"/>
    <w:rsid w:val="0048033A"/>
    <w:rsid w:val="00480AAE"/>
    <w:rsid w:val="0048111B"/>
    <w:rsid w:val="00481919"/>
    <w:rsid w:val="00481D64"/>
    <w:rsid w:val="004828E3"/>
    <w:rsid w:val="00482F97"/>
    <w:rsid w:val="0048396A"/>
    <w:rsid w:val="00484A6C"/>
    <w:rsid w:val="00485F1D"/>
    <w:rsid w:val="0049010C"/>
    <w:rsid w:val="00491C49"/>
    <w:rsid w:val="0049266E"/>
    <w:rsid w:val="00496212"/>
    <w:rsid w:val="00496AF1"/>
    <w:rsid w:val="004A096A"/>
    <w:rsid w:val="004A0B70"/>
    <w:rsid w:val="004A3160"/>
    <w:rsid w:val="004A3F2C"/>
    <w:rsid w:val="004A3F71"/>
    <w:rsid w:val="004A56A9"/>
    <w:rsid w:val="004A659A"/>
    <w:rsid w:val="004B03E3"/>
    <w:rsid w:val="004B353D"/>
    <w:rsid w:val="004B590C"/>
    <w:rsid w:val="004B746A"/>
    <w:rsid w:val="004C09EE"/>
    <w:rsid w:val="004C0B52"/>
    <w:rsid w:val="004C2D3D"/>
    <w:rsid w:val="004C7C76"/>
    <w:rsid w:val="004D1730"/>
    <w:rsid w:val="004D1B18"/>
    <w:rsid w:val="004D1B40"/>
    <w:rsid w:val="004D66C2"/>
    <w:rsid w:val="004E0D53"/>
    <w:rsid w:val="004E1067"/>
    <w:rsid w:val="004E146A"/>
    <w:rsid w:val="004E42B3"/>
    <w:rsid w:val="004E4B51"/>
    <w:rsid w:val="004E4EC8"/>
    <w:rsid w:val="004E621F"/>
    <w:rsid w:val="004E6B9D"/>
    <w:rsid w:val="004F2D49"/>
    <w:rsid w:val="004F3A78"/>
    <w:rsid w:val="004F3D29"/>
    <w:rsid w:val="004F5E3A"/>
    <w:rsid w:val="00502CBB"/>
    <w:rsid w:val="00506F18"/>
    <w:rsid w:val="005071CA"/>
    <w:rsid w:val="00510D1F"/>
    <w:rsid w:val="0051139D"/>
    <w:rsid w:val="005121BF"/>
    <w:rsid w:val="00512E51"/>
    <w:rsid w:val="005137A4"/>
    <w:rsid w:val="005146BC"/>
    <w:rsid w:val="00514729"/>
    <w:rsid w:val="0051478B"/>
    <w:rsid w:val="00516AA4"/>
    <w:rsid w:val="00516D96"/>
    <w:rsid w:val="0051796C"/>
    <w:rsid w:val="0052025F"/>
    <w:rsid w:val="00521DF2"/>
    <w:rsid w:val="00523599"/>
    <w:rsid w:val="00525BA9"/>
    <w:rsid w:val="00526FBA"/>
    <w:rsid w:val="0052755E"/>
    <w:rsid w:val="00532223"/>
    <w:rsid w:val="00532381"/>
    <w:rsid w:val="00533A8D"/>
    <w:rsid w:val="005362C8"/>
    <w:rsid w:val="00536730"/>
    <w:rsid w:val="00536893"/>
    <w:rsid w:val="005415FC"/>
    <w:rsid w:val="0054173F"/>
    <w:rsid w:val="00545398"/>
    <w:rsid w:val="00547FF9"/>
    <w:rsid w:val="00550703"/>
    <w:rsid w:val="0055182E"/>
    <w:rsid w:val="00552049"/>
    <w:rsid w:val="005520A4"/>
    <w:rsid w:val="00553723"/>
    <w:rsid w:val="00557104"/>
    <w:rsid w:val="00557714"/>
    <w:rsid w:val="005578F4"/>
    <w:rsid w:val="00562014"/>
    <w:rsid w:val="00562365"/>
    <w:rsid w:val="0056495E"/>
    <w:rsid w:val="00564BFC"/>
    <w:rsid w:val="0056522B"/>
    <w:rsid w:val="00565268"/>
    <w:rsid w:val="0057029C"/>
    <w:rsid w:val="00570A75"/>
    <w:rsid w:val="005714AC"/>
    <w:rsid w:val="0057475E"/>
    <w:rsid w:val="00574BD6"/>
    <w:rsid w:val="00576FA9"/>
    <w:rsid w:val="005777FC"/>
    <w:rsid w:val="00577A0A"/>
    <w:rsid w:val="0058111C"/>
    <w:rsid w:val="00581841"/>
    <w:rsid w:val="005819B5"/>
    <w:rsid w:val="00581ABF"/>
    <w:rsid w:val="0058241F"/>
    <w:rsid w:val="00582D77"/>
    <w:rsid w:val="00582E1A"/>
    <w:rsid w:val="00590298"/>
    <w:rsid w:val="00591173"/>
    <w:rsid w:val="00594ED2"/>
    <w:rsid w:val="005A07F8"/>
    <w:rsid w:val="005A17DA"/>
    <w:rsid w:val="005A18A2"/>
    <w:rsid w:val="005A3616"/>
    <w:rsid w:val="005A3644"/>
    <w:rsid w:val="005B0F1E"/>
    <w:rsid w:val="005B1DD9"/>
    <w:rsid w:val="005B4999"/>
    <w:rsid w:val="005B5A5D"/>
    <w:rsid w:val="005B638F"/>
    <w:rsid w:val="005B6581"/>
    <w:rsid w:val="005C07BC"/>
    <w:rsid w:val="005C0CA4"/>
    <w:rsid w:val="005C15F8"/>
    <w:rsid w:val="005C3A5A"/>
    <w:rsid w:val="005C3E7C"/>
    <w:rsid w:val="005C49A4"/>
    <w:rsid w:val="005C49F0"/>
    <w:rsid w:val="005C5616"/>
    <w:rsid w:val="005C5E51"/>
    <w:rsid w:val="005C79AD"/>
    <w:rsid w:val="005D3D47"/>
    <w:rsid w:val="005D3EE6"/>
    <w:rsid w:val="005D432D"/>
    <w:rsid w:val="005D4FCC"/>
    <w:rsid w:val="005D6160"/>
    <w:rsid w:val="005D76B0"/>
    <w:rsid w:val="005E0C1E"/>
    <w:rsid w:val="005E1A6E"/>
    <w:rsid w:val="005E6A8C"/>
    <w:rsid w:val="005F02A2"/>
    <w:rsid w:val="005F1F60"/>
    <w:rsid w:val="005F31EC"/>
    <w:rsid w:val="005F657C"/>
    <w:rsid w:val="005F6603"/>
    <w:rsid w:val="005F6B69"/>
    <w:rsid w:val="005F7252"/>
    <w:rsid w:val="005F72D1"/>
    <w:rsid w:val="005F7C22"/>
    <w:rsid w:val="00600861"/>
    <w:rsid w:val="00602DD7"/>
    <w:rsid w:val="00603C47"/>
    <w:rsid w:val="00603D41"/>
    <w:rsid w:val="00605A17"/>
    <w:rsid w:val="00605E23"/>
    <w:rsid w:val="00606DAC"/>
    <w:rsid w:val="00607441"/>
    <w:rsid w:val="00607FF9"/>
    <w:rsid w:val="00610027"/>
    <w:rsid w:val="0061177F"/>
    <w:rsid w:val="00612DF2"/>
    <w:rsid w:val="00614387"/>
    <w:rsid w:val="006150B7"/>
    <w:rsid w:val="00620431"/>
    <w:rsid w:val="00621990"/>
    <w:rsid w:val="006226D7"/>
    <w:rsid w:val="006311B4"/>
    <w:rsid w:val="0063605A"/>
    <w:rsid w:val="006361A7"/>
    <w:rsid w:val="00641855"/>
    <w:rsid w:val="00644A35"/>
    <w:rsid w:val="006456A4"/>
    <w:rsid w:val="006503A0"/>
    <w:rsid w:val="00651239"/>
    <w:rsid w:val="00652644"/>
    <w:rsid w:val="0065281A"/>
    <w:rsid w:val="006531BF"/>
    <w:rsid w:val="00653C1A"/>
    <w:rsid w:val="00653CF2"/>
    <w:rsid w:val="00654974"/>
    <w:rsid w:val="00656BC6"/>
    <w:rsid w:val="00660A93"/>
    <w:rsid w:val="00660D35"/>
    <w:rsid w:val="00661658"/>
    <w:rsid w:val="00662E1E"/>
    <w:rsid w:val="006634BD"/>
    <w:rsid w:val="00664017"/>
    <w:rsid w:val="00667C71"/>
    <w:rsid w:val="00667E07"/>
    <w:rsid w:val="0067094A"/>
    <w:rsid w:val="00670FA8"/>
    <w:rsid w:val="00670FB5"/>
    <w:rsid w:val="00671C63"/>
    <w:rsid w:val="006736E3"/>
    <w:rsid w:val="00681052"/>
    <w:rsid w:val="006859CC"/>
    <w:rsid w:val="00685F48"/>
    <w:rsid w:val="00692CC2"/>
    <w:rsid w:val="00692E1E"/>
    <w:rsid w:val="00694024"/>
    <w:rsid w:val="0069535D"/>
    <w:rsid w:val="0069582F"/>
    <w:rsid w:val="00695BDE"/>
    <w:rsid w:val="006A09D0"/>
    <w:rsid w:val="006A0A96"/>
    <w:rsid w:val="006A30DE"/>
    <w:rsid w:val="006A60F8"/>
    <w:rsid w:val="006A6872"/>
    <w:rsid w:val="006B11C6"/>
    <w:rsid w:val="006B137D"/>
    <w:rsid w:val="006B16DC"/>
    <w:rsid w:val="006B1E91"/>
    <w:rsid w:val="006B3109"/>
    <w:rsid w:val="006B3BCE"/>
    <w:rsid w:val="006C055F"/>
    <w:rsid w:val="006C3A3C"/>
    <w:rsid w:val="006C48D1"/>
    <w:rsid w:val="006C6056"/>
    <w:rsid w:val="006D1EA5"/>
    <w:rsid w:val="006D2913"/>
    <w:rsid w:val="006D33A5"/>
    <w:rsid w:val="006D3A80"/>
    <w:rsid w:val="006D4326"/>
    <w:rsid w:val="006D5201"/>
    <w:rsid w:val="006D529D"/>
    <w:rsid w:val="006D608A"/>
    <w:rsid w:val="006D62D4"/>
    <w:rsid w:val="006E0A0A"/>
    <w:rsid w:val="006E0CFE"/>
    <w:rsid w:val="006E2536"/>
    <w:rsid w:val="006E2A09"/>
    <w:rsid w:val="006E3B6B"/>
    <w:rsid w:val="006E5ECC"/>
    <w:rsid w:val="006F1227"/>
    <w:rsid w:val="006F1250"/>
    <w:rsid w:val="006F205C"/>
    <w:rsid w:val="006F426B"/>
    <w:rsid w:val="006F4A85"/>
    <w:rsid w:val="006F7F0E"/>
    <w:rsid w:val="00700486"/>
    <w:rsid w:val="0070100C"/>
    <w:rsid w:val="007017AE"/>
    <w:rsid w:val="00703D43"/>
    <w:rsid w:val="00704C5F"/>
    <w:rsid w:val="00704FB2"/>
    <w:rsid w:val="00705203"/>
    <w:rsid w:val="00705636"/>
    <w:rsid w:val="007061A8"/>
    <w:rsid w:val="00706240"/>
    <w:rsid w:val="00707160"/>
    <w:rsid w:val="007111F9"/>
    <w:rsid w:val="007173C8"/>
    <w:rsid w:val="00720D4A"/>
    <w:rsid w:val="0072121F"/>
    <w:rsid w:val="007222D9"/>
    <w:rsid w:val="00723D33"/>
    <w:rsid w:val="00724971"/>
    <w:rsid w:val="0072533E"/>
    <w:rsid w:val="00725B79"/>
    <w:rsid w:val="00726A7D"/>
    <w:rsid w:val="00727755"/>
    <w:rsid w:val="00730888"/>
    <w:rsid w:val="00730F47"/>
    <w:rsid w:val="0073176C"/>
    <w:rsid w:val="007343F2"/>
    <w:rsid w:val="00734D7B"/>
    <w:rsid w:val="0073522A"/>
    <w:rsid w:val="007373CC"/>
    <w:rsid w:val="00740070"/>
    <w:rsid w:val="007406DE"/>
    <w:rsid w:val="007409C6"/>
    <w:rsid w:val="0075026A"/>
    <w:rsid w:val="00750C27"/>
    <w:rsid w:val="00751270"/>
    <w:rsid w:val="00751546"/>
    <w:rsid w:val="00752463"/>
    <w:rsid w:val="00753D7B"/>
    <w:rsid w:val="00754CC5"/>
    <w:rsid w:val="00757B39"/>
    <w:rsid w:val="00757D66"/>
    <w:rsid w:val="00757F46"/>
    <w:rsid w:val="00760B86"/>
    <w:rsid w:val="0076208F"/>
    <w:rsid w:val="00762516"/>
    <w:rsid w:val="00763904"/>
    <w:rsid w:val="007739C1"/>
    <w:rsid w:val="0077641E"/>
    <w:rsid w:val="0077765B"/>
    <w:rsid w:val="00782E01"/>
    <w:rsid w:val="00787C4E"/>
    <w:rsid w:val="00794C31"/>
    <w:rsid w:val="00794F49"/>
    <w:rsid w:val="00797D5B"/>
    <w:rsid w:val="007A0B19"/>
    <w:rsid w:val="007A208D"/>
    <w:rsid w:val="007A2875"/>
    <w:rsid w:val="007A4085"/>
    <w:rsid w:val="007A4370"/>
    <w:rsid w:val="007A524A"/>
    <w:rsid w:val="007A57CD"/>
    <w:rsid w:val="007A5F8D"/>
    <w:rsid w:val="007A681F"/>
    <w:rsid w:val="007A6E3E"/>
    <w:rsid w:val="007B03A8"/>
    <w:rsid w:val="007B086D"/>
    <w:rsid w:val="007B440E"/>
    <w:rsid w:val="007B71B4"/>
    <w:rsid w:val="007C1E60"/>
    <w:rsid w:val="007C2590"/>
    <w:rsid w:val="007C622A"/>
    <w:rsid w:val="007C62DA"/>
    <w:rsid w:val="007C691A"/>
    <w:rsid w:val="007C6A66"/>
    <w:rsid w:val="007C73F1"/>
    <w:rsid w:val="007C7A18"/>
    <w:rsid w:val="007D04D0"/>
    <w:rsid w:val="007D3963"/>
    <w:rsid w:val="007E009D"/>
    <w:rsid w:val="007E3ADA"/>
    <w:rsid w:val="007E5BBA"/>
    <w:rsid w:val="007E629F"/>
    <w:rsid w:val="007E6856"/>
    <w:rsid w:val="007E6FAA"/>
    <w:rsid w:val="007E76E0"/>
    <w:rsid w:val="007F1222"/>
    <w:rsid w:val="007F1B43"/>
    <w:rsid w:val="007F31EA"/>
    <w:rsid w:val="007F4159"/>
    <w:rsid w:val="007F691F"/>
    <w:rsid w:val="0080095D"/>
    <w:rsid w:val="008028B5"/>
    <w:rsid w:val="00803166"/>
    <w:rsid w:val="0080350F"/>
    <w:rsid w:val="0080587E"/>
    <w:rsid w:val="00806DE3"/>
    <w:rsid w:val="00810BA4"/>
    <w:rsid w:val="00810C1C"/>
    <w:rsid w:val="00813147"/>
    <w:rsid w:val="00815D01"/>
    <w:rsid w:val="00816F55"/>
    <w:rsid w:val="008206F0"/>
    <w:rsid w:val="008206F2"/>
    <w:rsid w:val="008229EB"/>
    <w:rsid w:val="00824D70"/>
    <w:rsid w:val="00825C28"/>
    <w:rsid w:val="00825E53"/>
    <w:rsid w:val="00825EBA"/>
    <w:rsid w:val="00831458"/>
    <w:rsid w:val="00833012"/>
    <w:rsid w:val="00833714"/>
    <w:rsid w:val="0083539E"/>
    <w:rsid w:val="0083772F"/>
    <w:rsid w:val="008423C7"/>
    <w:rsid w:val="00844186"/>
    <w:rsid w:val="00845C6B"/>
    <w:rsid w:val="00846726"/>
    <w:rsid w:val="00846CC6"/>
    <w:rsid w:val="0084724B"/>
    <w:rsid w:val="00850734"/>
    <w:rsid w:val="00850E63"/>
    <w:rsid w:val="00853323"/>
    <w:rsid w:val="00853500"/>
    <w:rsid w:val="00854F37"/>
    <w:rsid w:val="008552E9"/>
    <w:rsid w:val="00860004"/>
    <w:rsid w:val="00860062"/>
    <w:rsid w:val="008613D4"/>
    <w:rsid w:val="0086231E"/>
    <w:rsid w:val="0086248B"/>
    <w:rsid w:val="00862E43"/>
    <w:rsid w:val="00863E4A"/>
    <w:rsid w:val="00864211"/>
    <w:rsid w:val="00866CE8"/>
    <w:rsid w:val="008713F7"/>
    <w:rsid w:val="00873663"/>
    <w:rsid w:val="0087521E"/>
    <w:rsid w:val="00875563"/>
    <w:rsid w:val="0088241C"/>
    <w:rsid w:val="0088300E"/>
    <w:rsid w:val="0088337F"/>
    <w:rsid w:val="00886682"/>
    <w:rsid w:val="00887E71"/>
    <w:rsid w:val="00890C0E"/>
    <w:rsid w:val="00890FDA"/>
    <w:rsid w:val="008924D4"/>
    <w:rsid w:val="00892B80"/>
    <w:rsid w:val="008933C1"/>
    <w:rsid w:val="008944D7"/>
    <w:rsid w:val="00897E72"/>
    <w:rsid w:val="008A01E8"/>
    <w:rsid w:val="008A14CC"/>
    <w:rsid w:val="008A38D9"/>
    <w:rsid w:val="008A3C62"/>
    <w:rsid w:val="008A4D94"/>
    <w:rsid w:val="008A52D4"/>
    <w:rsid w:val="008A5AAC"/>
    <w:rsid w:val="008A5AC9"/>
    <w:rsid w:val="008B0BD4"/>
    <w:rsid w:val="008B5847"/>
    <w:rsid w:val="008B6C24"/>
    <w:rsid w:val="008B7539"/>
    <w:rsid w:val="008C1305"/>
    <w:rsid w:val="008C15B1"/>
    <w:rsid w:val="008C2877"/>
    <w:rsid w:val="008C4C51"/>
    <w:rsid w:val="008C4F49"/>
    <w:rsid w:val="008C6C71"/>
    <w:rsid w:val="008C6E7B"/>
    <w:rsid w:val="008C6F0F"/>
    <w:rsid w:val="008D490D"/>
    <w:rsid w:val="008D5508"/>
    <w:rsid w:val="008D6649"/>
    <w:rsid w:val="008E004C"/>
    <w:rsid w:val="008E0BF8"/>
    <w:rsid w:val="008E1AE0"/>
    <w:rsid w:val="008E3A23"/>
    <w:rsid w:val="008E7B71"/>
    <w:rsid w:val="008F196D"/>
    <w:rsid w:val="008F1FE6"/>
    <w:rsid w:val="008F20E0"/>
    <w:rsid w:val="008F2DBD"/>
    <w:rsid w:val="008F36D7"/>
    <w:rsid w:val="008F3802"/>
    <w:rsid w:val="008F683E"/>
    <w:rsid w:val="008F73D4"/>
    <w:rsid w:val="0090226B"/>
    <w:rsid w:val="00902BB9"/>
    <w:rsid w:val="00903201"/>
    <w:rsid w:val="00905CCC"/>
    <w:rsid w:val="00905D9A"/>
    <w:rsid w:val="00905DFC"/>
    <w:rsid w:val="00906695"/>
    <w:rsid w:val="00913781"/>
    <w:rsid w:val="00913E39"/>
    <w:rsid w:val="0091596F"/>
    <w:rsid w:val="0091615E"/>
    <w:rsid w:val="00916170"/>
    <w:rsid w:val="009165B9"/>
    <w:rsid w:val="00920AFD"/>
    <w:rsid w:val="009210C0"/>
    <w:rsid w:val="009221CD"/>
    <w:rsid w:val="00922799"/>
    <w:rsid w:val="00924122"/>
    <w:rsid w:val="00925BC8"/>
    <w:rsid w:val="00927CFB"/>
    <w:rsid w:val="00931572"/>
    <w:rsid w:val="00932B5A"/>
    <w:rsid w:val="00936165"/>
    <w:rsid w:val="00936266"/>
    <w:rsid w:val="00936742"/>
    <w:rsid w:val="009368B0"/>
    <w:rsid w:val="009449B4"/>
    <w:rsid w:val="0094534E"/>
    <w:rsid w:val="0094669F"/>
    <w:rsid w:val="009468E9"/>
    <w:rsid w:val="00950FEA"/>
    <w:rsid w:val="0095126D"/>
    <w:rsid w:val="00951391"/>
    <w:rsid w:val="00955401"/>
    <w:rsid w:val="00955E5B"/>
    <w:rsid w:val="00956175"/>
    <w:rsid w:val="009651E3"/>
    <w:rsid w:val="009655C4"/>
    <w:rsid w:val="009655F9"/>
    <w:rsid w:val="00971440"/>
    <w:rsid w:val="0097198E"/>
    <w:rsid w:val="00973DE7"/>
    <w:rsid w:val="0097537A"/>
    <w:rsid w:val="00976FDA"/>
    <w:rsid w:val="00980BBB"/>
    <w:rsid w:val="009812D4"/>
    <w:rsid w:val="00982432"/>
    <w:rsid w:val="0098483D"/>
    <w:rsid w:val="009858CB"/>
    <w:rsid w:val="009900FC"/>
    <w:rsid w:val="009908FF"/>
    <w:rsid w:val="009957FD"/>
    <w:rsid w:val="00995FF3"/>
    <w:rsid w:val="00997176"/>
    <w:rsid w:val="009A09AA"/>
    <w:rsid w:val="009A152D"/>
    <w:rsid w:val="009A2054"/>
    <w:rsid w:val="009A2524"/>
    <w:rsid w:val="009A3606"/>
    <w:rsid w:val="009A6AE3"/>
    <w:rsid w:val="009B00A6"/>
    <w:rsid w:val="009B1869"/>
    <w:rsid w:val="009B238A"/>
    <w:rsid w:val="009B3A5E"/>
    <w:rsid w:val="009B6FE9"/>
    <w:rsid w:val="009C0620"/>
    <w:rsid w:val="009C45E8"/>
    <w:rsid w:val="009C502C"/>
    <w:rsid w:val="009C6A31"/>
    <w:rsid w:val="009C73C1"/>
    <w:rsid w:val="009D1C84"/>
    <w:rsid w:val="009D43A4"/>
    <w:rsid w:val="009D6045"/>
    <w:rsid w:val="009E2EF5"/>
    <w:rsid w:val="009E2FC3"/>
    <w:rsid w:val="009E3103"/>
    <w:rsid w:val="009E3EE3"/>
    <w:rsid w:val="009E4353"/>
    <w:rsid w:val="009E7441"/>
    <w:rsid w:val="009F019A"/>
    <w:rsid w:val="009F0A78"/>
    <w:rsid w:val="009F0BAF"/>
    <w:rsid w:val="009F34A7"/>
    <w:rsid w:val="009F34D9"/>
    <w:rsid w:val="009F5368"/>
    <w:rsid w:val="009F5C9D"/>
    <w:rsid w:val="009F79B7"/>
    <w:rsid w:val="00A02A8F"/>
    <w:rsid w:val="00A03263"/>
    <w:rsid w:val="00A038BB"/>
    <w:rsid w:val="00A03FE5"/>
    <w:rsid w:val="00A07768"/>
    <w:rsid w:val="00A11EAF"/>
    <w:rsid w:val="00A13D8A"/>
    <w:rsid w:val="00A14C52"/>
    <w:rsid w:val="00A1607A"/>
    <w:rsid w:val="00A16719"/>
    <w:rsid w:val="00A17741"/>
    <w:rsid w:val="00A17BBF"/>
    <w:rsid w:val="00A17E19"/>
    <w:rsid w:val="00A2305F"/>
    <w:rsid w:val="00A23133"/>
    <w:rsid w:val="00A26971"/>
    <w:rsid w:val="00A30648"/>
    <w:rsid w:val="00A31BDD"/>
    <w:rsid w:val="00A322FE"/>
    <w:rsid w:val="00A33308"/>
    <w:rsid w:val="00A33C96"/>
    <w:rsid w:val="00A34501"/>
    <w:rsid w:val="00A35904"/>
    <w:rsid w:val="00A400D0"/>
    <w:rsid w:val="00A4243A"/>
    <w:rsid w:val="00A428B7"/>
    <w:rsid w:val="00A43C34"/>
    <w:rsid w:val="00A44DA7"/>
    <w:rsid w:val="00A44EC8"/>
    <w:rsid w:val="00A45406"/>
    <w:rsid w:val="00A5158F"/>
    <w:rsid w:val="00A51E43"/>
    <w:rsid w:val="00A55A24"/>
    <w:rsid w:val="00A55BA5"/>
    <w:rsid w:val="00A61EC6"/>
    <w:rsid w:val="00A6246E"/>
    <w:rsid w:val="00A653F3"/>
    <w:rsid w:val="00A65B9A"/>
    <w:rsid w:val="00A66033"/>
    <w:rsid w:val="00A76541"/>
    <w:rsid w:val="00A76C15"/>
    <w:rsid w:val="00A77507"/>
    <w:rsid w:val="00A77E95"/>
    <w:rsid w:val="00A8378C"/>
    <w:rsid w:val="00A837F0"/>
    <w:rsid w:val="00A84F34"/>
    <w:rsid w:val="00A8511D"/>
    <w:rsid w:val="00A8596B"/>
    <w:rsid w:val="00A86830"/>
    <w:rsid w:val="00A86F81"/>
    <w:rsid w:val="00A90C08"/>
    <w:rsid w:val="00A92039"/>
    <w:rsid w:val="00A93772"/>
    <w:rsid w:val="00A944A6"/>
    <w:rsid w:val="00A946D5"/>
    <w:rsid w:val="00A951C8"/>
    <w:rsid w:val="00A95453"/>
    <w:rsid w:val="00A95ACA"/>
    <w:rsid w:val="00A9648B"/>
    <w:rsid w:val="00A97D59"/>
    <w:rsid w:val="00AA0323"/>
    <w:rsid w:val="00AA0373"/>
    <w:rsid w:val="00AA03DD"/>
    <w:rsid w:val="00AA098A"/>
    <w:rsid w:val="00AA1E0B"/>
    <w:rsid w:val="00AA48E4"/>
    <w:rsid w:val="00AB00F7"/>
    <w:rsid w:val="00AB106F"/>
    <w:rsid w:val="00AB2488"/>
    <w:rsid w:val="00AB25F2"/>
    <w:rsid w:val="00AB5408"/>
    <w:rsid w:val="00AB57CD"/>
    <w:rsid w:val="00AB7A4E"/>
    <w:rsid w:val="00AC13D7"/>
    <w:rsid w:val="00AC1712"/>
    <w:rsid w:val="00AC2330"/>
    <w:rsid w:val="00AC243B"/>
    <w:rsid w:val="00AC2745"/>
    <w:rsid w:val="00AC372E"/>
    <w:rsid w:val="00AC444D"/>
    <w:rsid w:val="00AC57B1"/>
    <w:rsid w:val="00AC6263"/>
    <w:rsid w:val="00AC6278"/>
    <w:rsid w:val="00AC71E5"/>
    <w:rsid w:val="00AD160D"/>
    <w:rsid w:val="00AD17EB"/>
    <w:rsid w:val="00AD3154"/>
    <w:rsid w:val="00AD34BE"/>
    <w:rsid w:val="00AD474D"/>
    <w:rsid w:val="00AD4961"/>
    <w:rsid w:val="00AD59E3"/>
    <w:rsid w:val="00AD70A7"/>
    <w:rsid w:val="00AE2070"/>
    <w:rsid w:val="00AE33D4"/>
    <w:rsid w:val="00AE35E1"/>
    <w:rsid w:val="00AE529A"/>
    <w:rsid w:val="00AE6A72"/>
    <w:rsid w:val="00AF3A6B"/>
    <w:rsid w:val="00AF3B55"/>
    <w:rsid w:val="00AF4C68"/>
    <w:rsid w:val="00AF4D28"/>
    <w:rsid w:val="00AF6091"/>
    <w:rsid w:val="00B001F9"/>
    <w:rsid w:val="00B029BE"/>
    <w:rsid w:val="00B05604"/>
    <w:rsid w:val="00B0567A"/>
    <w:rsid w:val="00B11282"/>
    <w:rsid w:val="00B1205C"/>
    <w:rsid w:val="00B13BCA"/>
    <w:rsid w:val="00B145F6"/>
    <w:rsid w:val="00B16A2F"/>
    <w:rsid w:val="00B17620"/>
    <w:rsid w:val="00B17688"/>
    <w:rsid w:val="00B17BBE"/>
    <w:rsid w:val="00B2043A"/>
    <w:rsid w:val="00B207AA"/>
    <w:rsid w:val="00B2508D"/>
    <w:rsid w:val="00B25ADB"/>
    <w:rsid w:val="00B26340"/>
    <w:rsid w:val="00B26AEF"/>
    <w:rsid w:val="00B27182"/>
    <w:rsid w:val="00B27BD1"/>
    <w:rsid w:val="00B303C7"/>
    <w:rsid w:val="00B339C7"/>
    <w:rsid w:val="00B343B1"/>
    <w:rsid w:val="00B3445E"/>
    <w:rsid w:val="00B40A7A"/>
    <w:rsid w:val="00B4267F"/>
    <w:rsid w:val="00B432A8"/>
    <w:rsid w:val="00B4479A"/>
    <w:rsid w:val="00B44F7A"/>
    <w:rsid w:val="00B455E0"/>
    <w:rsid w:val="00B463A8"/>
    <w:rsid w:val="00B46A95"/>
    <w:rsid w:val="00B476A8"/>
    <w:rsid w:val="00B514FA"/>
    <w:rsid w:val="00B52574"/>
    <w:rsid w:val="00B52A6F"/>
    <w:rsid w:val="00B532F8"/>
    <w:rsid w:val="00B54060"/>
    <w:rsid w:val="00B555A8"/>
    <w:rsid w:val="00B5636D"/>
    <w:rsid w:val="00B574A6"/>
    <w:rsid w:val="00B57ABE"/>
    <w:rsid w:val="00B61063"/>
    <w:rsid w:val="00B61136"/>
    <w:rsid w:val="00B620A0"/>
    <w:rsid w:val="00B620AA"/>
    <w:rsid w:val="00B65F9D"/>
    <w:rsid w:val="00B6707B"/>
    <w:rsid w:val="00B70766"/>
    <w:rsid w:val="00B73C72"/>
    <w:rsid w:val="00B73CA9"/>
    <w:rsid w:val="00B7548E"/>
    <w:rsid w:val="00B75E52"/>
    <w:rsid w:val="00B760B3"/>
    <w:rsid w:val="00B763F6"/>
    <w:rsid w:val="00B8278F"/>
    <w:rsid w:val="00B8330D"/>
    <w:rsid w:val="00B86EAC"/>
    <w:rsid w:val="00B92805"/>
    <w:rsid w:val="00BA0906"/>
    <w:rsid w:val="00BA5BCC"/>
    <w:rsid w:val="00BA6C4A"/>
    <w:rsid w:val="00BA7B4A"/>
    <w:rsid w:val="00BB1455"/>
    <w:rsid w:val="00BB20B9"/>
    <w:rsid w:val="00BB2CFF"/>
    <w:rsid w:val="00BB51BA"/>
    <w:rsid w:val="00BB7111"/>
    <w:rsid w:val="00BB77BF"/>
    <w:rsid w:val="00BC0060"/>
    <w:rsid w:val="00BC2247"/>
    <w:rsid w:val="00BC35AD"/>
    <w:rsid w:val="00BC61E2"/>
    <w:rsid w:val="00BC7036"/>
    <w:rsid w:val="00BC789E"/>
    <w:rsid w:val="00BC7A4D"/>
    <w:rsid w:val="00BD008C"/>
    <w:rsid w:val="00BD0DE1"/>
    <w:rsid w:val="00BD1231"/>
    <w:rsid w:val="00BD2E03"/>
    <w:rsid w:val="00BD3A76"/>
    <w:rsid w:val="00BD49A0"/>
    <w:rsid w:val="00BE0A31"/>
    <w:rsid w:val="00BE1070"/>
    <w:rsid w:val="00BE17D1"/>
    <w:rsid w:val="00BE2C11"/>
    <w:rsid w:val="00BE3A93"/>
    <w:rsid w:val="00BE5FE4"/>
    <w:rsid w:val="00BE77B0"/>
    <w:rsid w:val="00BE7E00"/>
    <w:rsid w:val="00BF2A4B"/>
    <w:rsid w:val="00BF6380"/>
    <w:rsid w:val="00BF64DA"/>
    <w:rsid w:val="00C00CF3"/>
    <w:rsid w:val="00C0107B"/>
    <w:rsid w:val="00C03D5C"/>
    <w:rsid w:val="00C104F9"/>
    <w:rsid w:val="00C1144F"/>
    <w:rsid w:val="00C13120"/>
    <w:rsid w:val="00C1659C"/>
    <w:rsid w:val="00C21FB6"/>
    <w:rsid w:val="00C23AC6"/>
    <w:rsid w:val="00C26B18"/>
    <w:rsid w:val="00C27669"/>
    <w:rsid w:val="00C306C9"/>
    <w:rsid w:val="00C32A9B"/>
    <w:rsid w:val="00C34BB7"/>
    <w:rsid w:val="00C40BAF"/>
    <w:rsid w:val="00C41E16"/>
    <w:rsid w:val="00C42812"/>
    <w:rsid w:val="00C433B3"/>
    <w:rsid w:val="00C46F40"/>
    <w:rsid w:val="00C55CF8"/>
    <w:rsid w:val="00C55F52"/>
    <w:rsid w:val="00C56D52"/>
    <w:rsid w:val="00C66CF6"/>
    <w:rsid w:val="00C67B87"/>
    <w:rsid w:val="00C7036C"/>
    <w:rsid w:val="00C7434C"/>
    <w:rsid w:val="00C7461C"/>
    <w:rsid w:val="00C82175"/>
    <w:rsid w:val="00C83B3F"/>
    <w:rsid w:val="00C83D1E"/>
    <w:rsid w:val="00C8508E"/>
    <w:rsid w:val="00C85F40"/>
    <w:rsid w:val="00C93875"/>
    <w:rsid w:val="00C94C63"/>
    <w:rsid w:val="00C95F04"/>
    <w:rsid w:val="00CA0107"/>
    <w:rsid w:val="00CA1C27"/>
    <w:rsid w:val="00CA359E"/>
    <w:rsid w:val="00CA3AEA"/>
    <w:rsid w:val="00CA4E1E"/>
    <w:rsid w:val="00CA5C2B"/>
    <w:rsid w:val="00CA7D1A"/>
    <w:rsid w:val="00CB0844"/>
    <w:rsid w:val="00CB4D70"/>
    <w:rsid w:val="00CB4EB8"/>
    <w:rsid w:val="00CB5D0F"/>
    <w:rsid w:val="00CB68F8"/>
    <w:rsid w:val="00CB7461"/>
    <w:rsid w:val="00CC1353"/>
    <w:rsid w:val="00CC42AC"/>
    <w:rsid w:val="00CC4761"/>
    <w:rsid w:val="00CC6878"/>
    <w:rsid w:val="00CC76E1"/>
    <w:rsid w:val="00CD0D48"/>
    <w:rsid w:val="00CD2323"/>
    <w:rsid w:val="00CE307B"/>
    <w:rsid w:val="00CE3F94"/>
    <w:rsid w:val="00CE4E0F"/>
    <w:rsid w:val="00CE7C39"/>
    <w:rsid w:val="00CF2CA4"/>
    <w:rsid w:val="00CF5607"/>
    <w:rsid w:val="00CF5DA5"/>
    <w:rsid w:val="00CF66E7"/>
    <w:rsid w:val="00CF7A05"/>
    <w:rsid w:val="00D0040A"/>
    <w:rsid w:val="00D02337"/>
    <w:rsid w:val="00D04976"/>
    <w:rsid w:val="00D10AC3"/>
    <w:rsid w:val="00D10ECA"/>
    <w:rsid w:val="00D119E0"/>
    <w:rsid w:val="00D11CFE"/>
    <w:rsid w:val="00D12DCA"/>
    <w:rsid w:val="00D14418"/>
    <w:rsid w:val="00D15B57"/>
    <w:rsid w:val="00D164DB"/>
    <w:rsid w:val="00D20103"/>
    <w:rsid w:val="00D22267"/>
    <w:rsid w:val="00D25A8E"/>
    <w:rsid w:val="00D25E06"/>
    <w:rsid w:val="00D26579"/>
    <w:rsid w:val="00D26999"/>
    <w:rsid w:val="00D26B78"/>
    <w:rsid w:val="00D275B6"/>
    <w:rsid w:val="00D276AD"/>
    <w:rsid w:val="00D30247"/>
    <w:rsid w:val="00D31752"/>
    <w:rsid w:val="00D31A0E"/>
    <w:rsid w:val="00D3360F"/>
    <w:rsid w:val="00D33A57"/>
    <w:rsid w:val="00D33FA5"/>
    <w:rsid w:val="00D34C78"/>
    <w:rsid w:val="00D35825"/>
    <w:rsid w:val="00D366CA"/>
    <w:rsid w:val="00D41493"/>
    <w:rsid w:val="00D449A9"/>
    <w:rsid w:val="00D475E1"/>
    <w:rsid w:val="00D511FC"/>
    <w:rsid w:val="00D52325"/>
    <w:rsid w:val="00D54F5F"/>
    <w:rsid w:val="00D553B1"/>
    <w:rsid w:val="00D562FF"/>
    <w:rsid w:val="00D6040B"/>
    <w:rsid w:val="00D60417"/>
    <w:rsid w:val="00D6416F"/>
    <w:rsid w:val="00D6481C"/>
    <w:rsid w:val="00D65528"/>
    <w:rsid w:val="00D66034"/>
    <w:rsid w:val="00D72155"/>
    <w:rsid w:val="00D726FA"/>
    <w:rsid w:val="00D733B5"/>
    <w:rsid w:val="00D73BD0"/>
    <w:rsid w:val="00D77305"/>
    <w:rsid w:val="00D77B47"/>
    <w:rsid w:val="00D82062"/>
    <w:rsid w:val="00D83487"/>
    <w:rsid w:val="00D839B6"/>
    <w:rsid w:val="00D900BF"/>
    <w:rsid w:val="00D90295"/>
    <w:rsid w:val="00D9194E"/>
    <w:rsid w:val="00D91969"/>
    <w:rsid w:val="00D93702"/>
    <w:rsid w:val="00D937E5"/>
    <w:rsid w:val="00D9404F"/>
    <w:rsid w:val="00D9550B"/>
    <w:rsid w:val="00D95CDC"/>
    <w:rsid w:val="00D960D2"/>
    <w:rsid w:val="00D9684D"/>
    <w:rsid w:val="00D976ED"/>
    <w:rsid w:val="00D97701"/>
    <w:rsid w:val="00D97BAD"/>
    <w:rsid w:val="00DA28A9"/>
    <w:rsid w:val="00DB183C"/>
    <w:rsid w:val="00DB3BBC"/>
    <w:rsid w:val="00DB4C34"/>
    <w:rsid w:val="00DB51AA"/>
    <w:rsid w:val="00DB6F85"/>
    <w:rsid w:val="00DC01B2"/>
    <w:rsid w:val="00DC35A8"/>
    <w:rsid w:val="00DC48ED"/>
    <w:rsid w:val="00DC6ED8"/>
    <w:rsid w:val="00DD1325"/>
    <w:rsid w:val="00DD1D04"/>
    <w:rsid w:val="00DD1E20"/>
    <w:rsid w:val="00DD501C"/>
    <w:rsid w:val="00DD652E"/>
    <w:rsid w:val="00DE0097"/>
    <w:rsid w:val="00DE05CB"/>
    <w:rsid w:val="00DE1AAF"/>
    <w:rsid w:val="00DE212C"/>
    <w:rsid w:val="00DE4064"/>
    <w:rsid w:val="00DE4D9C"/>
    <w:rsid w:val="00DE4F4E"/>
    <w:rsid w:val="00DE79E3"/>
    <w:rsid w:val="00DE7F31"/>
    <w:rsid w:val="00DF1442"/>
    <w:rsid w:val="00DF2C21"/>
    <w:rsid w:val="00DF402E"/>
    <w:rsid w:val="00DF4745"/>
    <w:rsid w:val="00DF566D"/>
    <w:rsid w:val="00DF66F9"/>
    <w:rsid w:val="00DF73CC"/>
    <w:rsid w:val="00E01E46"/>
    <w:rsid w:val="00E03FFA"/>
    <w:rsid w:val="00E06668"/>
    <w:rsid w:val="00E06B0D"/>
    <w:rsid w:val="00E07A12"/>
    <w:rsid w:val="00E07FD8"/>
    <w:rsid w:val="00E11304"/>
    <w:rsid w:val="00E119F9"/>
    <w:rsid w:val="00E12A66"/>
    <w:rsid w:val="00E1772F"/>
    <w:rsid w:val="00E23E8D"/>
    <w:rsid w:val="00E32A66"/>
    <w:rsid w:val="00E3325F"/>
    <w:rsid w:val="00E33795"/>
    <w:rsid w:val="00E342DB"/>
    <w:rsid w:val="00E34C42"/>
    <w:rsid w:val="00E3516D"/>
    <w:rsid w:val="00E35700"/>
    <w:rsid w:val="00E43423"/>
    <w:rsid w:val="00E43D6F"/>
    <w:rsid w:val="00E47AF8"/>
    <w:rsid w:val="00E50804"/>
    <w:rsid w:val="00E52679"/>
    <w:rsid w:val="00E529CC"/>
    <w:rsid w:val="00E532A7"/>
    <w:rsid w:val="00E54A43"/>
    <w:rsid w:val="00E54EC4"/>
    <w:rsid w:val="00E55DD4"/>
    <w:rsid w:val="00E56147"/>
    <w:rsid w:val="00E566E1"/>
    <w:rsid w:val="00E6009D"/>
    <w:rsid w:val="00E619E6"/>
    <w:rsid w:val="00E61EF6"/>
    <w:rsid w:val="00E63BC2"/>
    <w:rsid w:val="00E6696B"/>
    <w:rsid w:val="00E66972"/>
    <w:rsid w:val="00E678AF"/>
    <w:rsid w:val="00E71F3D"/>
    <w:rsid w:val="00E727EF"/>
    <w:rsid w:val="00E728CA"/>
    <w:rsid w:val="00E73E15"/>
    <w:rsid w:val="00E74A28"/>
    <w:rsid w:val="00E75B34"/>
    <w:rsid w:val="00E770C8"/>
    <w:rsid w:val="00E77234"/>
    <w:rsid w:val="00E806C3"/>
    <w:rsid w:val="00E82A29"/>
    <w:rsid w:val="00E83F70"/>
    <w:rsid w:val="00E841F6"/>
    <w:rsid w:val="00E84768"/>
    <w:rsid w:val="00E84CC3"/>
    <w:rsid w:val="00E84E99"/>
    <w:rsid w:val="00E8540F"/>
    <w:rsid w:val="00E87274"/>
    <w:rsid w:val="00E872D0"/>
    <w:rsid w:val="00E90A55"/>
    <w:rsid w:val="00E92D7D"/>
    <w:rsid w:val="00E939BF"/>
    <w:rsid w:val="00E93C18"/>
    <w:rsid w:val="00E9445F"/>
    <w:rsid w:val="00E94E83"/>
    <w:rsid w:val="00E95543"/>
    <w:rsid w:val="00E95914"/>
    <w:rsid w:val="00E95BF3"/>
    <w:rsid w:val="00E97C37"/>
    <w:rsid w:val="00EA0003"/>
    <w:rsid w:val="00EA2A04"/>
    <w:rsid w:val="00EA323F"/>
    <w:rsid w:val="00EA5FCE"/>
    <w:rsid w:val="00EA6CBD"/>
    <w:rsid w:val="00EA7D9E"/>
    <w:rsid w:val="00EB0BFF"/>
    <w:rsid w:val="00EB405C"/>
    <w:rsid w:val="00EB6972"/>
    <w:rsid w:val="00EB7673"/>
    <w:rsid w:val="00EB7C7C"/>
    <w:rsid w:val="00EC0569"/>
    <w:rsid w:val="00EC0B08"/>
    <w:rsid w:val="00EC1190"/>
    <w:rsid w:val="00EC16E1"/>
    <w:rsid w:val="00EC21AB"/>
    <w:rsid w:val="00EC2948"/>
    <w:rsid w:val="00EC41CC"/>
    <w:rsid w:val="00EC47B9"/>
    <w:rsid w:val="00EC4DDE"/>
    <w:rsid w:val="00EC4F70"/>
    <w:rsid w:val="00ED10CF"/>
    <w:rsid w:val="00ED11DD"/>
    <w:rsid w:val="00ED13DC"/>
    <w:rsid w:val="00ED22FD"/>
    <w:rsid w:val="00ED30A4"/>
    <w:rsid w:val="00ED3442"/>
    <w:rsid w:val="00ED584E"/>
    <w:rsid w:val="00ED6730"/>
    <w:rsid w:val="00EE0CD0"/>
    <w:rsid w:val="00EE21DB"/>
    <w:rsid w:val="00EE4866"/>
    <w:rsid w:val="00EE49C5"/>
    <w:rsid w:val="00EE589E"/>
    <w:rsid w:val="00EE75A9"/>
    <w:rsid w:val="00EF0974"/>
    <w:rsid w:val="00EF149F"/>
    <w:rsid w:val="00EF208B"/>
    <w:rsid w:val="00EF3AAD"/>
    <w:rsid w:val="00EF49DF"/>
    <w:rsid w:val="00EF5B78"/>
    <w:rsid w:val="00EF79CD"/>
    <w:rsid w:val="00F00900"/>
    <w:rsid w:val="00F01501"/>
    <w:rsid w:val="00F02B05"/>
    <w:rsid w:val="00F04F4A"/>
    <w:rsid w:val="00F0529E"/>
    <w:rsid w:val="00F05D8C"/>
    <w:rsid w:val="00F1013A"/>
    <w:rsid w:val="00F1060C"/>
    <w:rsid w:val="00F12E7F"/>
    <w:rsid w:val="00F1394E"/>
    <w:rsid w:val="00F1398B"/>
    <w:rsid w:val="00F15AB4"/>
    <w:rsid w:val="00F16FB1"/>
    <w:rsid w:val="00F17E68"/>
    <w:rsid w:val="00F21129"/>
    <w:rsid w:val="00F244CA"/>
    <w:rsid w:val="00F24D0D"/>
    <w:rsid w:val="00F25588"/>
    <w:rsid w:val="00F26455"/>
    <w:rsid w:val="00F2670B"/>
    <w:rsid w:val="00F267FA"/>
    <w:rsid w:val="00F27B04"/>
    <w:rsid w:val="00F3017C"/>
    <w:rsid w:val="00F303D8"/>
    <w:rsid w:val="00F32071"/>
    <w:rsid w:val="00F33A1B"/>
    <w:rsid w:val="00F34454"/>
    <w:rsid w:val="00F34EBF"/>
    <w:rsid w:val="00F420F7"/>
    <w:rsid w:val="00F45CEC"/>
    <w:rsid w:val="00F4691A"/>
    <w:rsid w:val="00F47805"/>
    <w:rsid w:val="00F50835"/>
    <w:rsid w:val="00F50F8A"/>
    <w:rsid w:val="00F52330"/>
    <w:rsid w:val="00F54472"/>
    <w:rsid w:val="00F557FA"/>
    <w:rsid w:val="00F56A99"/>
    <w:rsid w:val="00F573EC"/>
    <w:rsid w:val="00F60D36"/>
    <w:rsid w:val="00F61452"/>
    <w:rsid w:val="00F63078"/>
    <w:rsid w:val="00F6401B"/>
    <w:rsid w:val="00F64C29"/>
    <w:rsid w:val="00F654FD"/>
    <w:rsid w:val="00F65CF1"/>
    <w:rsid w:val="00F65E05"/>
    <w:rsid w:val="00F66759"/>
    <w:rsid w:val="00F72FEE"/>
    <w:rsid w:val="00F75DEC"/>
    <w:rsid w:val="00F764D0"/>
    <w:rsid w:val="00F769D8"/>
    <w:rsid w:val="00F81516"/>
    <w:rsid w:val="00F836FA"/>
    <w:rsid w:val="00F83871"/>
    <w:rsid w:val="00F8453C"/>
    <w:rsid w:val="00F84EE4"/>
    <w:rsid w:val="00F85A23"/>
    <w:rsid w:val="00F86007"/>
    <w:rsid w:val="00F8603D"/>
    <w:rsid w:val="00F8697A"/>
    <w:rsid w:val="00F97046"/>
    <w:rsid w:val="00F97FE6"/>
    <w:rsid w:val="00FA0902"/>
    <w:rsid w:val="00FA15AD"/>
    <w:rsid w:val="00FA462A"/>
    <w:rsid w:val="00FA4B35"/>
    <w:rsid w:val="00FA5CBE"/>
    <w:rsid w:val="00FA682E"/>
    <w:rsid w:val="00FA7D8D"/>
    <w:rsid w:val="00FB003F"/>
    <w:rsid w:val="00FB1CFA"/>
    <w:rsid w:val="00FB41BC"/>
    <w:rsid w:val="00FB43DC"/>
    <w:rsid w:val="00FB58E2"/>
    <w:rsid w:val="00FC0B0C"/>
    <w:rsid w:val="00FC26F0"/>
    <w:rsid w:val="00FC2851"/>
    <w:rsid w:val="00FC2AA1"/>
    <w:rsid w:val="00FC443E"/>
    <w:rsid w:val="00FC56DF"/>
    <w:rsid w:val="00FC596E"/>
    <w:rsid w:val="00FC5B86"/>
    <w:rsid w:val="00FC6E89"/>
    <w:rsid w:val="00FD1735"/>
    <w:rsid w:val="00FD2FC4"/>
    <w:rsid w:val="00FD353A"/>
    <w:rsid w:val="00FD36E7"/>
    <w:rsid w:val="00FD3D8A"/>
    <w:rsid w:val="00FE08B6"/>
    <w:rsid w:val="00FE533D"/>
    <w:rsid w:val="00FE5414"/>
    <w:rsid w:val="00FE5D2B"/>
    <w:rsid w:val="00FE6321"/>
    <w:rsid w:val="00FE76DE"/>
    <w:rsid w:val="00FF028E"/>
    <w:rsid w:val="00FF029D"/>
    <w:rsid w:val="00FF3FBC"/>
    <w:rsid w:val="00FF4420"/>
    <w:rsid w:val="00FF5E8D"/>
  </w:rsids>
  <m:mathPr>
    <m:mathFont m:val="Cambria Math"/>
    <m:brkBin m:val="before"/>
    <m:brkBinSub m:val="--"/>
    <m:smallFrac m:val="0"/>
    <m:dispDef/>
    <m:lMargin m:val="0"/>
    <m:rMargin m:val="0"/>
    <m:defJc m:val="centerGroup"/>
    <m:wrapIndent m:val="1440"/>
    <m:intLim m:val="subSup"/>
    <m:naryLim m:val="undOvr"/>
  </m:mathPr>
  <w:themeFontLang w:val="nb-NO" w:bidi="hi-I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D3D0442"/>
  <w15:docId w15:val="{E7D758E7-33D4-4BBB-BE32-48DB227B6E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nb-NO" w:eastAsia="nb-NO"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uiPriority="39"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semiHidden="1" w:uiPriority="0" w:unhideWhenUsed="1"/>
    <w:lsdException w:name="footer" w:semiHidden="1" w:unhideWhenUsed="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10" w:qFormat="1"/>
    <w:lsdException w:name="Closing" w:locked="1" w:semiHidden="1" w:unhideWhenUsed="1"/>
    <w:lsdException w:name="Signature" w:locked="1" w:semiHidden="1" w:unhideWhenUsed="1"/>
    <w:lsdException w:name="Default Paragraph Font" w:semiHidden="1" w:uiPriority="0"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semiHidden="1" w:unhideWhenUsed="1"/>
    <w:lsdException w:name="HTML Bottom of Form"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semiHidden="1" w:unhideWhenUsed="1"/>
    <w:lsdException w:name="annotation subject" w:locked="1" w:semiHidden="1" w:unhideWhenUsed="1"/>
    <w:lsdException w:name="No List" w:semiHidden="1" w:uiPriority="0"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unhideWhenUsed="1"/>
    <w:lsdException w:name="Table Grid"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F566D"/>
    <w:pPr>
      <w:tabs>
        <w:tab w:val="left" w:pos="284"/>
      </w:tabs>
      <w:spacing w:before="20"/>
    </w:pPr>
    <w:rPr>
      <w:rFonts w:asciiTheme="minorHAnsi" w:eastAsia="Times New Roman" w:hAnsiTheme="minorHAnsi"/>
      <w:sz w:val="22"/>
      <w:szCs w:val="24"/>
    </w:rPr>
  </w:style>
  <w:style w:type="paragraph" w:styleId="Overskrift1">
    <w:name w:val="heading 1"/>
    <w:next w:val="Normal"/>
    <w:qFormat/>
    <w:rsid w:val="00692CC2"/>
    <w:pPr>
      <w:keepNext/>
      <w:numPr>
        <w:numId w:val="7"/>
      </w:numPr>
      <w:tabs>
        <w:tab w:val="left" w:pos="312"/>
      </w:tabs>
      <w:spacing w:before="240" w:after="60"/>
      <w:outlineLvl w:val="0"/>
    </w:pPr>
    <w:rPr>
      <w:rFonts w:eastAsia="Times New Roman" w:cs="Arial"/>
      <w:b/>
      <w:bCs/>
      <w:kern w:val="32"/>
      <w:sz w:val="26"/>
      <w:szCs w:val="32"/>
    </w:rPr>
  </w:style>
  <w:style w:type="paragraph" w:styleId="Overskrift2">
    <w:name w:val="heading 2"/>
    <w:next w:val="Normal"/>
    <w:qFormat/>
    <w:rsid w:val="00692CC2"/>
    <w:pPr>
      <w:keepNext/>
      <w:numPr>
        <w:ilvl w:val="1"/>
        <w:numId w:val="7"/>
      </w:numPr>
      <w:tabs>
        <w:tab w:val="left" w:pos="493"/>
      </w:tabs>
      <w:spacing w:before="240" w:after="60"/>
      <w:outlineLvl w:val="1"/>
    </w:pPr>
    <w:rPr>
      <w:rFonts w:eastAsia="Times New Roman" w:cs="Arial"/>
      <w:b/>
      <w:bCs/>
      <w:iCs/>
      <w:sz w:val="26"/>
      <w:szCs w:val="28"/>
    </w:rPr>
  </w:style>
  <w:style w:type="paragraph" w:styleId="Overskrift3">
    <w:name w:val="heading 3"/>
    <w:next w:val="Normal"/>
    <w:qFormat/>
    <w:rsid w:val="00692CC2"/>
    <w:pPr>
      <w:keepNext/>
      <w:numPr>
        <w:ilvl w:val="2"/>
        <w:numId w:val="7"/>
      </w:numPr>
      <w:tabs>
        <w:tab w:val="left" w:pos="658"/>
      </w:tabs>
      <w:spacing w:before="240" w:after="60"/>
      <w:outlineLvl w:val="2"/>
    </w:pPr>
    <w:rPr>
      <w:rFonts w:eastAsia="Times New Roman" w:cs="Arial"/>
      <w:b/>
      <w:bCs/>
      <w:sz w:val="26"/>
      <w:szCs w:val="26"/>
    </w:rPr>
  </w:style>
  <w:style w:type="paragraph" w:styleId="Overskrift4">
    <w:name w:val="heading 4"/>
    <w:next w:val="Normal"/>
    <w:qFormat/>
    <w:rsid w:val="00692CC2"/>
    <w:pPr>
      <w:keepNext/>
      <w:numPr>
        <w:ilvl w:val="3"/>
        <w:numId w:val="7"/>
      </w:numPr>
      <w:tabs>
        <w:tab w:val="left" w:pos="833"/>
      </w:tabs>
      <w:spacing w:before="240" w:after="60"/>
      <w:outlineLvl w:val="3"/>
    </w:pPr>
    <w:rPr>
      <w:rFonts w:eastAsia="Times New Roman"/>
      <w:b/>
      <w:bCs/>
      <w:sz w:val="26"/>
      <w:szCs w:val="28"/>
    </w:rPr>
  </w:style>
  <w:style w:type="paragraph" w:styleId="Overskrift5">
    <w:name w:val="heading 5"/>
    <w:basedOn w:val="Normal"/>
    <w:next w:val="Normal"/>
    <w:qFormat/>
    <w:rsid w:val="00692CC2"/>
    <w:pPr>
      <w:numPr>
        <w:ilvl w:val="4"/>
        <w:numId w:val="7"/>
      </w:numPr>
      <w:tabs>
        <w:tab w:val="clear" w:pos="284"/>
        <w:tab w:val="left" w:pos="1009"/>
      </w:tabs>
      <w:spacing w:before="240" w:after="60"/>
      <w:outlineLvl w:val="4"/>
    </w:pPr>
    <w:rPr>
      <w:rFonts w:ascii="Calibri" w:hAnsi="Calibri"/>
      <w:b/>
      <w:bCs/>
      <w:iCs/>
      <w:sz w:val="26"/>
      <w:szCs w:val="26"/>
    </w:rPr>
  </w:style>
  <w:style w:type="paragraph" w:styleId="Overskrift6">
    <w:name w:val="heading 6"/>
    <w:aliases w:val="Appendix 1"/>
    <w:next w:val="Normal"/>
    <w:qFormat/>
    <w:locked/>
    <w:rsid w:val="00692CC2"/>
    <w:pPr>
      <w:numPr>
        <w:ilvl w:val="5"/>
        <w:numId w:val="11"/>
      </w:numPr>
      <w:tabs>
        <w:tab w:val="left" w:pos="0"/>
        <w:tab w:val="left" w:pos="312"/>
      </w:tabs>
      <w:spacing w:before="240" w:after="60"/>
      <w:outlineLvl w:val="5"/>
    </w:pPr>
    <w:rPr>
      <w:rFonts w:eastAsia="Times New Roman"/>
      <w:b/>
      <w:bCs/>
      <w:sz w:val="26"/>
      <w:szCs w:val="22"/>
    </w:rPr>
  </w:style>
  <w:style w:type="paragraph" w:styleId="Overskrift7">
    <w:name w:val="heading 7"/>
    <w:aliases w:val="Appendix 2"/>
    <w:next w:val="Normal"/>
    <w:qFormat/>
    <w:locked/>
    <w:rsid w:val="00692CC2"/>
    <w:pPr>
      <w:numPr>
        <w:ilvl w:val="6"/>
        <w:numId w:val="11"/>
      </w:numPr>
      <w:tabs>
        <w:tab w:val="left" w:pos="0"/>
        <w:tab w:val="left" w:pos="493"/>
      </w:tabs>
      <w:spacing w:before="240" w:after="60"/>
      <w:outlineLvl w:val="6"/>
    </w:pPr>
    <w:rPr>
      <w:rFonts w:eastAsia="Times New Roman"/>
      <w:b/>
      <w:sz w:val="26"/>
      <w:szCs w:val="24"/>
    </w:rPr>
  </w:style>
  <w:style w:type="paragraph" w:styleId="Overskrift8">
    <w:name w:val="heading 8"/>
    <w:aliases w:val="Appendix 3"/>
    <w:next w:val="Normal"/>
    <w:qFormat/>
    <w:locked/>
    <w:rsid w:val="00692CC2"/>
    <w:pPr>
      <w:numPr>
        <w:ilvl w:val="7"/>
        <w:numId w:val="11"/>
      </w:numPr>
      <w:tabs>
        <w:tab w:val="left" w:pos="658"/>
      </w:tabs>
      <w:spacing w:before="240" w:after="60"/>
      <w:outlineLvl w:val="7"/>
    </w:pPr>
    <w:rPr>
      <w:rFonts w:eastAsia="Times New Roman"/>
      <w:b/>
      <w:iCs/>
      <w:sz w:val="26"/>
      <w:szCs w:val="24"/>
    </w:rPr>
  </w:style>
  <w:style w:type="paragraph" w:styleId="Overskrift9">
    <w:name w:val="heading 9"/>
    <w:aliases w:val="Appendix 4"/>
    <w:next w:val="Normal"/>
    <w:qFormat/>
    <w:locked/>
    <w:rsid w:val="00692CC2"/>
    <w:pPr>
      <w:numPr>
        <w:ilvl w:val="8"/>
        <w:numId w:val="11"/>
      </w:numPr>
      <w:tabs>
        <w:tab w:val="left" w:pos="833"/>
      </w:tabs>
      <w:spacing w:before="240" w:after="60"/>
      <w:outlineLvl w:val="8"/>
    </w:pPr>
    <w:rPr>
      <w:rFonts w:eastAsia="Times New Roman" w:cs="Arial"/>
      <w:b/>
      <w:sz w:val="26"/>
      <w:szCs w:val="22"/>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customStyle="1" w:styleId="xNotatOverskrift">
    <w:name w:val="xNotatOverskrift"/>
    <w:link w:val="xNotatOverskriftChar"/>
    <w:rsid w:val="00692CC2"/>
    <w:pPr>
      <w:tabs>
        <w:tab w:val="left" w:pos="284"/>
      </w:tabs>
      <w:spacing w:before="120" w:after="360"/>
    </w:pPr>
    <w:rPr>
      <w:rFonts w:eastAsia="Times New Roman"/>
      <w:b/>
      <w:sz w:val="40"/>
      <w:szCs w:val="24"/>
    </w:rPr>
  </w:style>
  <w:style w:type="paragraph" w:styleId="INNH5">
    <w:name w:val="toc 5"/>
    <w:basedOn w:val="Normal"/>
    <w:next w:val="Normal"/>
    <w:autoRedefine/>
    <w:rsid w:val="00453B93"/>
    <w:pPr>
      <w:tabs>
        <w:tab w:val="clear" w:pos="284"/>
        <w:tab w:val="left" w:pos="680"/>
        <w:tab w:val="right" w:leader="dot" w:pos="8280"/>
      </w:tabs>
      <w:spacing w:before="140" w:after="120"/>
      <w:ind w:left="45"/>
    </w:pPr>
    <w:rPr>
      <w:noProof/>
      <w:sz w:val="16"/>
    </w:rPr>
  </w:style>
  <w:style w:type="paragraph" w:styleId="INNH4">
    <w:name w:val="toc 4"/>
    <w:basedOn w:val="INNH5"/>
    <w:next w:val="Normal"/>
    <w:autoRedefine/>
    <w:rsid w:val="00453B93"/>
    <w:pPr>
      <w:ind w:left="142"/>
    </w:pPr>
  </w:style>
  <w:style w:type="paragraph" w:styleId="INNH3">
    <w:name w:val="toc 3"/>
    <w:basedOn w:val="INNH4"/>
    <w:next w:val="Normal"/>
    <w:autoRedefine/>
    <w:rsid w:val="00453B93"/>
    <w:pPr>
      <w:ind w:left="249"/>
    </w:pPr>
  </w:style>
  <w:style w:type="paragraph" w:styleId="INNH2">
    <w:name w:val="toc 2"/>
    <w:basedOn w:val="INNH3"/>
    <w:next w:val="Normal"/>
    <w:autoRedefine/>
    <w:rsid w:val="00B61136"/>
    <w:pPr>
      <w:ind w:left="352"/>
    </w:pPr>
  </w:style>
  <w:style w:type="paragraph" w:styleId="INNH1">
    <w:name w:val="toc 1"/>
    <w:basedOn w:val="INNH2"/>
    <w:next w:val="Normal"/>
    <w:autoRedefine/>
    <w:rsid w:val="00FE5D2B"/>
    <w:pPr>
      <w:ind w:left="454"/>
    </w:pPr>
  </w:style>
  <w:style w:type="character" w:styleId="Hyperkobling">
    <w:name w:val="Hyperlink"/>
    <w:basedOn w:val="Standardskriftforavsnitt"/>
    <w:rsid w:val="00453B93"/>
    <w:rPr>
      <w:color w:val="0000FF"/>
      <w:u w:val="single"/>
      <w:lang w:val="nb-NO"/>
    </w:rPr>
  </w:style>
  <w:style w:type="table" w:styleId="Tabellrutenett">
    <w:name w:val="Table Grid"/>
    <w:basedOn w:val="Vanligtabell"/>
    <w:rsid w:val="00692CC2"/>
    <w:pPr>
      <w:tabs>
        <w:tab w:val="left" w:pos="284"/>
      </w:tabs>
      <w:spacing w:before="2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HovedOverskrift">
    <w:name w:val="xHovedOverskrift"/>
    <w:link w:val="xHovedOverskriftChar"/>
    <w:rsid w:val="00692CC2"/>
    <w:pPr>
      <w:spacing w:before="360" w:after="240"/>
    </w:pPr>
    <w:rPr>
      <w:rFonts w:eastAsia="Times New Roman"/>
      <w:sz w:val="50"/>
      <w:szCs w:val="24"/>
    </w:rPr>
  </w:style>
  <w:style w:type="paragraph" w:styleId="Bunntekst">
    <w:name w:val="footer"/>
    <w:basedOn w:val="Normal"/>
    <w:link w:val="BunntekstTegn"/>
    <w:uiPriority w:val="99"/>
    <w:rsid w:val="00480AAE"/>
    <w:pPr>
      <w:tabs>
        <w:tab w:val="clear" w:pos="284"/>
        <w:tab w:val="center" w:pos="4320"/>
        <w:tab w:val="right" w:pos="8640"/>
      </w:tabs>
    </w:pPr>
  </w:style>
  <w:style w:type="paragraph" w:styleId="Topptekst">
    <w:name w:val="header"/>
    <w:basedOn w:val="Normal"/>
    <w:link w:val="TopptekstTegn"/>
    <w:rsid w:val="00480AAE"/>
    <w:pPr>
      <w:tabs>
        <w:tab w:val="clear" w:pos="284"/>
        <w:tab w:val="center" w:pos="4320"/>
        <w:tab w:val="right" w:pos="8640"/>
      </w:tabs>
    </w:pPr>
  </w:style>
  <w:style w:type="paragraph" w:customStyle="1" w:styleId="xSkjemaTittel">
    <w:name w:val="xSkjemaTittel"/>
    <w:link w:val="xSkjemaTittelChar"/>
    <w:rsid w:val="00692CC2"/>
    <w:pPr>
      <w:spacing w:before="140"/>
    </w:pPr>
    <w:rPr>
      <w:rFonts w:eastAsia="Times New Roman"/>
      <w:b/>
      <w:sz w:val="16"/>
      <w:szCs w:val="24"/>
    </w:rPr>
  </w:style>
  <w:style w:type="paragraph" w:styleId="INNH6">
    <w:name w:val="toc 6"/>
    <w:basedOn w:val="INNH2"/>
    <w:next w:val="Normal"/>
    <w:autoRedefine/>
    <w:semiHidden/>
    <w:locked/>
    <w:rsid w:val="00FE5D2B"/>
    <w:pPr>
      <w:ind w:left="454"/>
    </w:pPr>
  </w:style>
  <w:style w:type="paragraph" w:styleId="INNH7">
    <w:name w:val="toc 7"/>
    <w:basedOn w:val="INNH3"/>
    <w:next w:val="Normal"/>
    <w:autoRedefine/>
    <w:semiHidden/>
    <w:locked/>
    <w:rsid w:val="00FE5D2B"/>
    <w:pPr>
      <w:ind w:left="352"/>
    </w:pPr>
  </w:style>
  <w:style w:type="paragraph" w:styleId="INNH8">
    <w:name w:val="toc 8"/>
    <w:basedOn w:val="INNH4"/>
    <w:next w:val="Normal"/>
    <w:autoRedefine/>
    <w:semiHidden/>
    <w:locked/>
    <w:rsid w:val="00FE5D2B"/>
    <w:pPr>
      <w:ind w:left="249"/>
    </w:pPr>
  </w:style>
  <w:style w:type="paragraph" w:styleId="INNH9">
    <w:name w:val="toc 9"/>
    <w:basedOn w:val="INNH5"/>
    <w:next w:val="Normal"/>
    <w:autoRedefine/>
    <w:semiHidden/>
    <w:locked/>
    <w:rsid w:val="00FE5D2B"/>
    <w:pPr>
      <w:ind w:left="142"/>
    </w:pPr>
  </w:style>
  <w:style w:type="character" w:customStyle="1" w:styleId="xSkjemaTittelChar">
    <w:name w:val="xSkjemaTittel Char"/>
    <w:basedOn w:val="Standardskriftforavsnitt"/>
    <w:link w:val="xSkjemaTittel"/>
    <w:rsid w:val="00692CC2"/>
    <w:rPr>
      <w:rFonts w:eastAsia="Times New Roman"/>
      <w:b/>
      <w:sz w:val="16"/>
      <w:szCs w:val="24"/>
      <w:lang w:val="nb-NO"/>
    </w:rPr>
  </w:style>
  <w:style w:type="paragraph" w:customStyle="1" w:styleId="xInfo">
    <w:name w:val="xInfo"/>
    <w:link w:val="xInfoChar"/>
    <w:locked/>
    <w:rsid w:val="00692CC2"/>
    <w:pPr>
      <w:spacing w:before="70"/>
    </w:pPr>
    <w:rPr>
      <w:rFonts w:eastAsia="Times New Roman"/>
      <w:color w:val="003C65" w:themeColor="text2"/>
      <w:sz w:val="14"/>
      <w:szCs w:val="24"/>
    </w:rPr>
  </w:style>
  <w:style w:type="paragraph" w:customStyle="1" w:styleId="xInfoBold">
    <w:name w:val="xInfoBold"/>
    <w:link w:val="xInfoBoldChar"/>
    <w:locked/>
    <w:rsid w:val="00692CC2"/>
    <w:pPr>
      <w:spacing w:before="70" w:after="120"/>
    </w:pPr>
    <w:rPr>
      <w:rFonts w:eastAsia="Times New Roman"/>
      <w:b/>
      <w:color w:val="003C65" w:themeColor="text2"/>
      <w:sz w:val="14"/>
      <w:szCs w:val="24"/>
    </w:rPr>
  </w:style>
  <w:style w:type="character" w:customStyle="1" w:styleId="xInfoBoldChar">
    <w:name w:val="xInfoBold Char"/>
    <w:basedOn w:val="Standardskriftforavsnitt"/>
    <w:link w:val="xInfoBold"/>
    <w:rsid w:val="00692CC2"/>
    <w:rPr>
      <w:rFonts w:eastAsia="Times New Roman"/>
      <w:b/>
      <w:color w:val="003C65" w:themeColor="text2"/>
      <w:sz w:val="14"/>
      <w:szCs w:val="24"/>
      <w:lang w:val="nb-NO"/>
    </w:rPr>
  </w:style>
  <w:style w:type="character" w:customStyle="1" w:styleId="xInfoChar">
    <w:name w:val="xInfo Char"/>
    <w:basedOn w:val="Standardskriftforavsnitt"/>
    <w:link w:val="xInfo"/>
    <w:rsid w:val="00692CC2"/>
    <w:rPr>
      <w:rFonts w:eastAsia="Times New Roman"/>
      <w:color w:val="003C65" w:themeColor="text2"/>
      <w:sz w:val="14"/>
      <w:szCs w:val="24"/>
      <w:lang w:val="nb-NO"/>
    </w:rPr>
  </w:style>
  <w:style w:type="paragraph" w:styleId="Bobletekst">
    <w:name w:val="Balloon Text"/>
    <w:basedOn w:val="Normal"/>
    <w:link w:val="BobletekstTegn"/>
    <w:uiPriority w:val="99"/>
    <w:semiHidden/>
    <w:unhideWhenUsed/>
    <w:rsid w:val="00CE7C39"/>
    <w:pPr>
      <w:spacing w:before="0"/>
    </w:pPr>
    <w:rPr>
      <w:rFonts w:ascii="Tahoma" w:hAnsi="Tahoma" w:cs="Tahoma"/>
      <w:sz w:val="16"/>
      <w:szCs w:val="16"/>
    </w:rPr>
  </w:style>
  <w:style w:type="character" w:customStyle="1" w:styleId="BobletekstTegn">
    <w:name w:val="Bobletekst Tegn"/>
    <w:basedOn w:val="Standardskriftforavsnitt"/>
    <w:link w:val="Bobletekst"/>
    <w:uiPriority w:val="99"/>
    <w:semiHidden/>
    <w:rsid w:val="00CE7C39"/>
    <w:rPr>
      <w:rFonts w:ascii="Tahoma" w:eastAsia="Times New Roman" w:hAnsi="Tahoma" w:cs="Tahoma"/>
      <w:sz w:val="16"/>
      <w:szCs w:val="16"/>
      <w:lang w:val="nb-NO"/>
    </w:rPr>
  </w:style>
  <w:style w:type="character" w:styleId="Plassholdertekst">
    <w:name w:val="Placeholder Text"/>
    <w:basedOn w:val="Standardskriftforavsnitt"/>
    <w:uiPriority w:val="99"/>
    <w:semiHidden/>
    <w:rsid w:val="00CE7C39"/>
    <w:rPr>
      <w:color w:val="808080"/>
      <w:lang w:val="nb-NO"/>
    </w:rPr>
  </w:style>
  <w:style w:type="paragraph" w:customStyle="1" w:styleId="xSkjemaTekst">
    <w:name w:val="xSkjemaTekst"/>
    <w:basedOn w:val="xSkjemaTittel"/>
    <w:link w:val="xSkjemaTekstChar"/>
    <w:qFormat/>
    <w:rsid w:val="00692CC2"/>
    <w:pPr>
      <w:spacing w:before="0"/>
    </w:pPr>
    <w:rPr>
      <w:b w:val="0"/>
      <w:bCs/>
      <w:sz w:val="20"/>
    </w:rPr>
  </w:style>
  <w:style w:type="paragraph" w:customStyle="1" w:styleId="xIngress">
    <w:name w:val="xIngress"/>
    <w:link w:val="xIngressChar"/>
    <w:qFormat/>
    <w:rsid w:val="00692CC2"/>
    <w:rPr>
      <w:rFonts w:eastAsia="Times New Roman"/>
      <w:sz w:val="26"/>
      <w:szCs w:val="26"/>
    </w:rPr>
  </w:style>
  <w:style w:type="paragraph" w:customStyle="1" w:styleId="xOverskriftInnhold">
    <w:name w:val="xOverskriftInnhold"/>
    <w:link w:val="xOverskriftInnholdChar"/>
    <w:qFormat/>
    <w:rsid w:val="00692CC2"/>
    <w:pPr>
      <w:contextualSpacing/>
    </w:pPr>
    <w:rPr>
      <w:rFonts w:eastAsia="Times New Roman"/>
      <w:b/>
      <w:sz w:val="32"/>
      <w:szCs w:val="24"/>
    </w:rPr>
  </w:style>
  <w:style w:type="paragraph" w:customStyle="1" w:styleId="xSkjemaTittelFooter">
    <w:name w:val="xSkjemaTittelFooter"/>
    <w:basedOn w:val="xSkjemaTittel"/>
    <w:link w:val="xSkjemaTittelFooterChar"/>
    <w:qFormat/>
    <w:rsid w:val="00094FF3"/>
    <w:rPr>
      <w:color w:val="A19589"/>
    </w:rPr>
  </w:style>
  <w:style w:type="paragraph" w:customStyle="1" w:styleId="xSkjemaFooterSidetall">
    <w:name w:val="xSkjemaFooterSidetall"/>
    <w:link w:val="xSkjemaFooterSidetallChar"/>
    <w:qFormat/>
    <w:rsid w:val="00692CC2"/>
    <w:pPr>
      <w:jc w:val="right"/>
    </w:pPr>
    <w:rPr>
      <w:rFonts w:eastAsia="Times New Roman"/>
      <w:color w:val="A19589"/>
      <w:sz w:val="24"/>
      <w:szCs w:val="24"/>
    </w:rPr>
  </w:style>
  <w:style w:type="paragraph" w:customStyle="1" w:styleId="xSkjemaTekstFooter">
    <w:name w:val="xSkjemaTekstFooter"/>
    <w:basedOn w:val="xSkjemaTekst"/>
    <w:link w:val="xSkjemaTekstFooterChar"/>
    <w:qFormat/>
    <w:rsid w:val="004F3D29"/>
    <w:rPr>
      <w:b/>
      <w:color w:val="A19589"/>
      <w:sz w:val="16"/>
    </w:rPr>
  </w:style>
  <w:style w:type="character" w:customStyle="1" w:styleId="xIngressChar">
    <w:name w:val="xIngress Char"/>
    <w:basedOn w:val="Standardskriftforavsnitt"/>
    <w:link w:val="xIngress"/>
    <w:rsid w:val="00692CC2"/>
    <w:rPr>
      <w:rFonts w:eastAsia="Times New Roman"/>
      <w:sz w:val="26"/>
      <w:szCs w:val="26"/>
      <w:lang w:val="nb-NO"/>
    </w:rPr>
  </w:style>
  <w:style w:type="character" w:customStyle="1" w:styleId="xNotatOverskriftChar">
    <w:name w:val="xNotatOverskrift Char"/>
    <w:basedOn w:val="Standardskriftforavsnitt"/>
    <w:link w:val="xNotatOverskrift"/>
    <w:rsid w:val="00692CC2"/>
    <w:rPr>
      <w:rFonts w:eastAsia="Times New Roman"/>
      <w:b/>
      <w:sz w:val="40"/>
      <w:szCs w:val="24"/>
      <w:lang w:val="nb-NO"/>
    </w:rPr>
  </w:style>
  <w:style w:type="character" w:customStyle="1" w:styleId="xOverskriftInnholdChar">
    <w:name w:val="xOverskriftInnhold Char"/>
    <w:basedOn w:val="Standardskriftforavsnitt"/>
    <w:link w:val="xOverskriftInnhold"/>
    <w:rsid w:val="00692CC2"/>
    <w:rPr>
      <w:rFonts w:eastAsia="Times New Roman"/>
      <w:b/>
      <w:sz w:val="32"/>
      <w:szCs w:val="24"/>
      <w:lang w:val="nb-NO"/>
    </w:rPr>
  </w:style>
  <w:style w:type="character" w:customStyle="1" w:styleId="xSkjemaFooterSidetallChar">
    <w:name w:val="xSkjemaFooterSidetall Char"/>
    <w:basedOn w:val="Standardskriftforavsnitt"/>
    <w:link w:val="xSkjemaFooterSidetall"/>
    <w:rsid w:val="00692CC2"/>
    <w:rPr>
      <w:rFonts w:eastAsia="Times New Roman"/>
      <w:color w:val="A19589"/>
      <w:sz w:val="24"/>
      <w:szCs w:val="24"/>
      <w:lang w:val="nb-NO"/>
    </w:rPr>
  </w:style>
  <w:style w:type="character" w:customStyle="1" w:styleId="xSkjemaTekstChar">
    <w:name w:val="xSkjemaTekst Char"/>
    <w:basedOn w:val="xSkjemaTittelChar"/>
    <w:link w:val="xSkjemaTekst"/>
    <w:rsid w:val="00692CC2"/>
    <w:rPr>
      <w:rFonts w:eastAsia="Times New Roman"/>
      <w:b w:val="0"/>
      <w:bCs/>
      <w:sz w:val="16"/>
      <w:szCs w:val="24"/>
      <w:lang w:val="nb-NO"/>
    </w:rPr>
  </w:style>
  <w:style w:type="character" w:customStyle="1" w:styleId="xSkjemaTekstFooterChar">
    <w:name w:val="xSkjemaTekstFooter Char"/>
    <w:basedOn w:val="xSkjemaTekstChar"/>
    <w:link w:val="xSkjemaTekstFooter"/>
    <w:rsid w:val="004F3D29"/>
    <w:rPr>
      <w:rFonts w:ascii="SINTEF" w:eastAsia="Times New Roman" w:hAnsi="SINTEF"/>
      <w:b w:val="0"/>
      <w:bCs/>
      <w:color w:val="A19589"/>
      <w:sz w:val="16"/>
      <w:szCs w:val="24"/>
      <w:lang w:val="nb-NO"/>
    </w:rPr>
  </w:style>
  <w:style w:type="character" w:customStyle="1" w:styleId="xSkjemaTittelFooterChar">
    <w:name w:val="xSkjemaTittelFooter Char"/>
    <w:basedOn w:val="xSkjemaTittelChar"/>
    <w:link w:val="xSkjemaTittelFooter"/>
    <w:rsid w:val="00B73C72"/>
    <w:rPr>
      <w:rFonts w:ascii="SINTEF" w:eastAsia="Times New Roman" w:hAnsi="SINTEF"/>
      <w:b/>
      <w:color w:val="A19589"/>
      <w:sz w:val="16"/>
      <w:szCs w:val="24"/>
      <w:lang w:val="nb-NO"/>
    </w:rPr>
  </w:style>
  <w:style w:type="character" w:customStyle="1" w:styleId="xHovedOverskriftChar">
    <w:name w:val="xHovedOverskrift Char"/>
    <w:basedOn w:val="Standardskriftforavsnitt"/>
    <w:link w:val="xHovedOverskrift"/>
    <w:rsid w:val="00692CC2"/>
    <w:rPr>
      <w:rFonts w:eastAsia="Times New Roman"/>
      <w:sz w:val="50"/>
      <w:szCs w:val="24"/>
      <w:lang w:val="nb-NO"/>
    </w:rPr>
  </w:style>
  <w:style w:type="paragraph" w:customStyle="1" w:styleId="xBrdtekst">
    <w:name w:val="xBrødtekst"/>
    <w:link w:val="xBrdtekstChar"/>
    <w:qFormat/>
    <w:rsid w:val="00114A2C"/>
    <w:rPr>
      <w:rFonts w:ascii="Times New Roman" w:eastAsia="Times New Roman" w:hAnsi="Times New Roman"/>
      <w:sz w:val="22"/>
      <w:szCs w:val="24"/>
    </w:rPr>
  </w:style>
  <w:style w:type="character" w:customStyle="1" w:styleId="xBrdtekstChar">
    <w:name w:val="xBrødtekst Char"/>
    <w:basedOn w:val="Standardskriftforavsnitt"/>
    <w:link w:val="xBrdtekst"/>
    <w:rsid w:val="00114A2C"/>
    <w:rPr>
      <w:rFonts w:ascii="Times New Roman" w:eastAsia="Times New Roman" w:hAnsi="Times New Roman"/>
      <w:sz w:val="22"/>
      <w:szCs w:val="24"/>
      <w:lang w:val="nb-NO"/>
    </w:rPr>
  </w:style>
  <w:style w:type="character" w:customStyle="1" w:styleId="BunntekstTegn">
    <w:name w:val="Bunntekst Tegn"/>
    <w:basedOn w:val="Standardskriftforavsnitt"/>
    <w:link w:val="Bunntekst"/>
    <w:uiPriority w:val="99"/>
    <w:locked/>
    <w:rsid w:val="007739C1"/>
    <w:rPr>
      <w:rFonts w:ascii="SINTEF" w:eastAsia="Times New Roman" w:hAnsi="SINTEF"/>
      <w:szCs w:val="24"/>
      <w:lang w:val="nb-NO"/>
    </w:rPr>
  </w:style>
  <w:style w:type="paragraph" w:styleId="Bildetekst">
    <w:name w:val="caption"/>
    <w:basedOn w:val="Normal"/>
    <w:next w:val="Normal"/>
    <w:uiPriority w:val="35"/>
    <w:semiHidden/>
    <w:unhideWhenUsed/>
    <w:qFormat/>
    <w:locked/>
    <w:rsid w:val="00274867"/>
    <w:pPr>
      <w:spacing w:before="0" w:after="200"/>
    </w:pPr>
    <w:rPr>
      <w:b/>
      <w:bCs/>
      <w:szCs w:val="18"/>
    </w:rPr>
  </w:style>
  <w:style w:type="paragraph" w:styleId="Undertittel">
    <w:name w:val="Subtitle"/>
    <w:basedOn w:val="Normal"/>
    <w:next w:val="Normal"/>
    <w:link w:val="UndertittelTegn"/>
    <w:uiPriority w:val="11"/>
    <w:qFormat/>
    <w:locked/>
    <w:rsid w:val="00692CC2"/>
    <w:pPr>
      <w:numPr>
        <w:ilvl w:val="1"/>
      </w:numPr>
    </w:pPr>
    <w:rPr>
      <w:rFonts w:ascii="Calibri" w:eastAsiaTheme="majorEastAsia" w:hAnsi="Calibri" w:cstheme="majorBidi"/>
      <w:i/>
      <w:iCs/>
      <w:color w:val="14B978" w:themeColor="accent1"/>
      <w:spacing w:val="15"/>
      <w:sz w:val="24"/>
    </w:rPr>
  </w:style>
  <w:style w:type="character" w:customStyle="1" w:styleId="UndertittelTegn">
    <w:name w:val="Undertittel Tegn"/>
    <w:basedOn w:val="Standardskriftforavsnitt"/>
    <w:link w:val="Undertittel"/>
    <w:uiPriority w:val="11"/>
    <w:rsid w:val="00692CC2"/>
    <w:rPr>
      <w:rFonts w:eastAsiaTheme="majorEastAsia" w:cstheme="majorBidi"/>
      <w:i/>
      <w:iCs/>
      <w:color w:val="14B978" w:themeColor="accent1"/>
      <w:spacing w:val="15"/>
      <w:sz w:val="24"/>
      <w:szCs w:val="24"/>
      <w:lang w:val="nb-NO"/>
    </w:rPr>
  </w:style>
  <w:style w:type="character" w:customStyle="1" w:styleId="TopptekstTegn">
    <w:name w:val="Topptekst Tegn"/>
    <w:basedOn w:val="Standardskriftforavsnitt"/>
    <w:link w:val="Topptekst"/>
    <w:uiPriority w:val="99"/>
    <w:rsid w:val="006F7F0E"/>
    <w:rPr>
      <w:rFonts w:ascii="Times New Roman" w:eastAsia="Times New Roman" w:hAnsi="Times New Roman"/>
      <w:sz w:val="22"/>
      <w:szCs w:val="24"/>
      <w:lang w:val="nb-N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939632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notes" Target="footnotes.xm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header" Target="header2.xml"/><Relationship Id="rId50" Type="http://schemas.openxmlformats.org/officeDocument/2006/relationships/glossaryDocument" Target="glossary/document.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image" Target="media/image2.png"/><Relationship Id="rId29" Type="http://schemas.openxmlformats.org/officeDocument/2006/relationships/image" Target="media/image15.png"/><Relationship Id="rId11" Type="http://schemas.openxmlformats.org/officeDocument/2006/relationships/settings" Target="settings.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fontTable" Target="fontTable.xml"/><Relationship Id="rId10" Type="http://schemas.openxmlformats.org/officeDocument/2006/relationships/styles" Target="styles.xml"/><Relationship Id="rId19" Type="http://schemas.openxmlformats.org/officeDocument/2006/relationships/image" Target="media/image5.png"/><Relationship Id="rId31" Type="http://schemas.openxmlformats.org/officeDocument/2006/relationships/image" Target="media/image17.png"/><Relationship Id="rId44" Type="http://schemas.openxmlformats.org/officeDocument/2006/relationships/image" Target="media/image30.emf"/><Relationship Id="rId4" Type="http://schemas.openxmlformats.org/officeDocument/2006/relationships/customXml" Target="../customXml/item4.xml"/><Relationship Id="rId9" Type="http://schemas.openxmlformats.org/officeDocument/2006/relationships/numbering" Target="numbering.xml"/><Relationship Id="rId14" Type="http://schemas.openxmlformats.org/officeDocument/2006/relationships/endnotes" Target="endnotes.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footer" Target="footer2.xml"/><Relationship Id="rId8" Type="http://schemas.openxmlformats.org/officeDocument/2006/relationships/customXml" Target="../customXml/item8.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webSettings" Target="webSettings.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footer" Target="footer1.xml"/><Relationship Id="rId20" Type="http://schemas.openxmlformats.org/officeDocument/2006/relationships/image" Target="media/image6.png"/><Relationship Id="rId41" Type="http://schemas.openxmlformats.org/officeDocument/2006/relationships/image" Target="media/image27.emf"/><Relationship Id="rId1" Type="http://schemas.openxmlformats.org/officeDocument/2006/relationships/customXml" Target="../customXml/item1.xml"/><Relationship Id="rId6" Type="http://schemas.openxmlformats.org/officeDocument/2006/relationships/customXml" Target="../customXml/item6.xml"/></Relationships>
</file>

<file path=word/_rels/header1.xml.rels><?xml version="1.0" encoding="UTF-8" standalone="yes"?>
<Relationships xmlns="http://schemas.openxmlformats.org/package/2006/relationships"><Relationship Id="rId2" Type="http://schemas.openxmlformats.org/officeDocument/2006/relationships/image" Target="media/image32.svg"/><Relationship Id="rId1" Type="http://schemas.openxmlformats.org/officeDocument/2006/relationships/image" Target="media/image31.png"/></Relationships>
</file>

<file path=word/_rels/header2.xml.rels><?xml version="1.0" encoding="UTF-8" standalone="yes"?>
<Relationships xmlns="http://schemas.openxmlformats.org/package/2006/relationships"><Relationship Id="rId2" Type="http://schemas.openxmlformats.org/officeDocument/2006/relationships/image" Target="media/image34.svg"/><Relationship Id="rId1" Type="http://schemas.openxmlformats.org/officeDocument/2006/relationships/image" Target="media/image3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oya\AppData\Local\Temp\Templafy\WordVsto\Notat-mal%20med%20standard%20logo.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9D575DC1FFB46EC844439BE4358B633"/>
        <w:category>
          <w:name w:val="Generelt"/>
          <w:gallery w:val="placeholder"/>
        </w:category>
        <w:types>
          <w:type w:val="bbPlcHdr"/>
        </w:types>
        <w:behaviors>
          <w:behavior w:val="content"/>
        </w:behaviors>
        <w:guid w:val="{CEDE1AE3-D07C-4801-B9B8-D1D06AA336BE}"/>
      </w:docPartPr>
      <w:docPartBody>
        <w:p w:rsidR="002A034F" w:rsidRDefault="002A034F">
          <w:pPr>
            <w:pStyle w:val="D9D575DC1FFB46EC844439BE4358B633"/>
          </w:pPr>
          <w:r w:rsidRPr="00DD7EF0">
            <w:rPr>
              <w:rStyle w:val="Plassholdertekst"/>
            </w:rPr>
            <w:t>Klikk eller trykk her for å skrive inn tekst.</w:t>
          </w:r>
        </w:p>
      </w:docPartBody>
    </w:docPart>
    <w:docPart>
      <w:docPartPr>
        <w:name w:val="52C19B59D5454EDF8F3A244B218E9D98"/>
        <w:category>
          <w:name w:val="Generelt"/>
          <w:gallery w:val="placeholder"/>
        </w:category>
        <w:types>
          <w:type w:val="bbPlcHdr"/>
        </w:types>
        <w:behaviors>
          <w:behavior w:val="content"/>
        </w:behaviors>
        <w:guid w:val="{1014FD92-50E9-4B47-8A42-691C6238EB8F}"/>
      </w:docPartPr>
      <w:docPartBody>
        <w:p w:rsidR="002A034F" w:rsidRDefault="002A034F">
          <w:pPr>
            <w:pStyle w:val="52C19B59D5454EDF8F3A244B218E9D98"/>
          </w:pPr>
          <w:r w:rsidRPr="004D1B18">
            <w:rPr>
              <w:rStyle w:val="Plassholdertekst"/>
            </w:rPr>
            <w:t>Klikk eller trykk her for å skrive inn tekst.</w:t>
          </w:r>
        </w:p>
      </w:docPartBody>
    </w:docPart>
    <w:docPart>
      <w:docPartPr>
        <w:name w:val="5BD2DB6995A84D32802F6CF86E15483F"/>
        <w:category>
          <w:name w:val="Generelt"/>
          <w:gallery w:val="placeholder"/>
        </w:category>
        <w:types>
          <w:type w:val="bbPlcHdr"/>
        </w:types>
        <w:behaviors>
          <w:behavior w:val="content"/>
        </w:behaviors>
        <w:guid w:val="{20FDC47B-68C3-4AC4-9E78-FE4C733F0A51}"/>
      </w:docPartPr>
      <w:docPartBody>
        <w:p w:rsidR="002A034F" w:rsidRDefault="002A034F">
          <w:pPr>
            <w:pStyle w:val="5BD2DB6995A84D32802F6CF86E15483F"/>
          </w:pPr>
          <w:r w:rsidRPr="004D1B18">
            <w:rPr>
              <w:rStyle w:val="Plassholdertekst"/>
            </w:rPr>
            <w:t>Klikk eller trykk her for å skrive inn tekst.</w:t>
          </w:r>
        </w:p>
      </w:docPartBody>
    </w:docPart>
    <w:docPart>
      <w:docPartPr>
        <w:name w:val="FD0FF4913EBF421AA71643FC8FC53474"/>
        <w:category>
          <w:name w:val="Generelt"/>
          <w:gallery w:val="placeholder"/>
        </w:category>
        <w:types>
          <w:type w:val="bbPlcHdr"/>
        </w:types>
        <w:behaviors>
          <w:behavior w:val="content"/>
        </w:behaviors>
        <w:guid w:val="{ECA2A374-106B-4992-8310-54723E353F1B}"/>
      </w:docPartPr>
      <w:docPartBody>
        <w:p w:rsidR="002A034F" w:rsidRDefault="002A034F">
          <w:pPr>
            <w:pStyle w:val="FD0FF4913EBF421AA71643FC8FC53474"/>
          </w:pPr>
          <w:r w:rsidRPr="004B353D">
            <w:rPr>
              <w:rStyle w:val="Plassholdertekst"/>
              <w:lang w:val="nn-NO"/>
            </w:rPr>
            <w:t>Klikk eller trykk her for å skrive inn tekst.</w:t>
          </w:r>
        </w:p>
      </w:docPartBody>
    </w:docPart>
    <w:docPart>
      <w:docPartPr>
        <w:name w:val="1CF9542E3D4E493387A78705E38C0E7F"/>
        <w:category>
          <w:name w:val="Generelt"/>
          <w:gallery w:val="placeholder"/>
        </w:category>
        <w:types>
          <w:type w:val="bbPlcHdr"/>
        </w:types>
        <w:behaviors>
          <w:behavior w:val="content"/>
        </w:behaviors>
        <w:guid w:val="{75AB728C-A280-46E2-81F4-B97281A5FE27}"/>
      </w:docPartPr>
      <w:docPartBody>
        <w:p w:rsidR="002A034F" w:rsidRDefault="002A034F">
          <w:pPr>
            <w:pStyle w:val="1CF9542E3D4E493387A78705E38C0E7F"/>
          </w:pPr>
          <w:r w:rsidRPr="001C4A7C">
            <w:rPr>
              <w:rStyle w:val="Plassholdertekst"/>
            </w:rPr>
            <w:t>Klikk eller trykk her for å skrive inn tekst.</w:t>
          </w:r>
        </w:p>
      </w:docPartBody>
    </w:docPart>
    <w:docPart>
      <w:docPartPr>
        <w:name w:val="6AB74DDA15BD4AA587A080326BC38F3D"/>
        <w:category>
          <w:name w:val="Generelt"/>
          <w:gallery w:val="placeholder"/>
        </w:category>
        <w:types>
          <w:type w:val="bbPlcHdr"/>
        </w:types>
        <w:behaviors>
          <w:behavior w:val="content"/>
        </w:behaviors>
        <w:guid w:val="{EA5DD3E6-49F2-44E0-8377-92C45CE5B35F}"/>
      </w:docPartPr>
      <w:docPartBody>
        <w:p w:rsidR="002A034F" w:rsidRDefault="002A034F">
          <w:pPr>
            <w:pStyle w:val="6AB74DDA15BD4AA587A080326BC38F3D"/>
          </w:pPr>
          <w:r>
            <w:rPr>
              <w:rStyle w:val="Plassholdertekst"/>
            </w:rPr>
            <w:t>Velg et element.</w:t>
          </w:r>
        </w:p>
      </w:docPartBody>
    </w:docPart>
    <w:docPart>
      <w:docPartPr>
        <w:name w:val="623224E99CD64359A18EB4B3AAF23AC3"/>
        <w:category>
          <w:name w:val="Generelt"/>
          <w:gallery w:val="placeholder"/>
        </w:category>
        <w:types>
          <w:type w:val="bbPlcHdr"/>
        </w:types>
        <w:behaviors>
          <w:behavior w:val="content"/>
        </w:behaviors>
        <w:guid w:val="{54369A03-2938-42AE-ABA3-A34BD9310AF3}"/>
      </w:docPartPr>
      <w:docPartBody>
        <w:p w:rsidR="002A034F" w:rsidRDefault="002A034F">
          <w:pPr>
            <w:pStyle w:val="623224E99CD64359A18EB4B3AAF23AC3"/>
          </w:pPr>
          <w:r>
            <w:t>Text</w:t>
          </w:r>
        </w:p>
      </w:docPartBody>
    </w:docPart>
    <w:docPart>
      <w:docPartPr>
        <w:name w:val="ACF837C30B024310A8C2CAE84124B09D"/>
        <w:category>
          <w:name w:val="Generelt"/>
          <w:gallery w:val="placeholder"/>
        </w:category>
        <w:types>
          <w:type w:val="bbPlcHdr"/>
        </w:types>
        <w:behaviors>
          <w:behavior w:val="content"/>
        </w:behaviors>
        <w:guid w:val="{439E33ED-B663-418A-8E03-C5A2614332B7}"/>
      </w:docPartPr>
      <w:docPartBody>
        <w:p w:rsidR="002A034F" w:rsidRDefault="002A034F">
          <w:pPr>
            <w:pStyle w:val="ACF837C30B024310A8C2CAE84124B09D"/>
          </w:pPr>
          <w:r w:rsidRPr="00A212DF">
            <w:rPr>
              <w:rStyle w:val="Plassholdertekst"/>
            </w:rPr>
            <w:t>Klikk eller trykk her for å skrive inn tekst.</w:t>
          </w:r>
        </w:p>
      </w:docPartBody>
    </w:docPart>
    <w:docPart>
      <w:docPartPr>
        <w:name w:val="08E05CDA88A1407B8489A4549D28414A"/>
        <w:category>
          <w:name w:val="Generelt"/>
          <w:gallery w:val="placeholder"/>
        </w:category>
        <w:types>
          <w:type w:val="bbPlcHdr"/>
        </w:types>
        <w:behaviors>
          <w:behavior w:val="content"/>
        </w:behaviors>
        <w:guid w:val="{EC510FB2-35FD-4F5D-93A7-C12161ABBD82}"/>
      </w:docPartPr>
      <w:docPartBody>
        <w:p w:rsidR="002A034F" w:rsidRDefault="002A034F">
          <w:pPr>
            <w:pStyle w:val="08E05CDA88A1407B8489A4549D28414A"/>
          </w:pPr>
          <w:r w:rsidRPr="001C4A7C">
            <w:rPr>
              <w:rStyle w:val="Plassholdertekst"/>
            </w:rPr>
            <w:t>UserProfile.Institute.InstituttKontaktepost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NTEF">
    <w:altName w:val="Times New Roman"/>
    <w:charset w:val="00"/>
    <w:family w:val="auto"/>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A034F"/>
    <w:rsid w:val="00107F39"/>
    <w:rsid w:val="00154A5B"/>
    <w:rsid w:val="00160472"/>
    <w:rsid w:val="002A034F"/>
    <w:rsid w:val="00523CCA"/>
    <w:rsid w:val="00532474"/>
    <w:rsid w:val="00654974"/>
    <w:rsid w:val="008F2DBD"/>
    <w:rsid w:val="00B463A8"/>
    <w:rsid w:val="00C85F40"/>
    <w:rsid w:val="00D63DE2"/>
    <w:rsid w:val="00F75DEC"/>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nb-NO" w:eastAsia="nb-NO"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styleId="Plassholdertekst">
    <w:name w:val="Placeholder Text"/>
    <w:basedOn w:val="Standardskriftforavsnitt"/>
    <w:uiPriority w:val="99"/>
    <w:semiHidden/>
    <w:rPr>
      <w:color w:val="808080"/>
    </w:rPr>
  </w:style>
  <w:style w:type="paragraph" w:customStyle="1" w:styleId="D9D575DC1FFB46EC844439BE4358B633">
    <w:name w:val="D9D575DC1FFB46EC844439BE4358B633"/>
  </w:style>
  <w:style w:type="paragraph" w:customStyle="1" w:styleId="52C19B59D5454EDF8F3A244B218E9D98">
    <w:name w:val="52C19B59D5454EDF8F3A244B218E9D98"/>
  </w:style>
  <w:style w:type="paragraph" w:customStyle="1" w:styleId="5BD2DB6995A84D32802F6CF86E15483F">
    <w:name w:val="5BD2DB6995A84D32802F6CF86E15483F"/>
  </w:style>
  <w:style w:type="paragraph" w:customStyle="1" w:styleId="FD0FF4913EBF421AA71643FC8FC53474">
    <w:name w:val="FD0FF4913EBF421AA71643FC8FC53474"/>
  </w:style>
  <w:style w:type="paragraph" w:customStyle="1" w:styleId="1CF9542E3D4E493387A78705E38C0E7F">
    <w:name w:val="1CF9542E3D4E493387A78705E38C0E7F"/>
  </w:style>
  <w:style w:type="paragraph" w:customStyle="1" w:styleId="6AB74DDA15BD4AA587A080326BC38F3D">
    <w:name w:val="6AB74DDA15BD4AA587A080326BC38F3D"/>
  </w:style>
  <w:style w:type="paragraph" w:customStyle="1" w:styleId="623224E99CD64359A18EB4B3AAF23AC3">
    <w:name w:val="623224E99CD64359A18EB4B3AAF23AC3"/>
  </w:style>
  <w:style w:type="paragraph" w:customStyle="1" w:styleId="ACF837C30B024310A8C2CAE84124B09D">
    <w:name w:val="ACF837C30B024310A8C2CAE84124B09D"/>
  </w:style>
  <w:style w:type="paragraph" w:customStyle="1" w:styleId="08E05CDA88A1407B8489A4549D28414A">
    <w:name w:val="08E05CDA88A1407B8489A4549D28414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SINTEF">
      <a:dk1>
        <a:sysClr val="windowText" lastClr="000000"/>
      </a:dk1>
      <a:lt1>
        <a:sysClr val="window" lastClr="FFFFFF"/>
      </a:lt1>
      <a:dk2>
        <a:srgbClr val="003C65"/>
      </a:dk2>
      <a:lt2>
        <a:srgbClr val="EBEBE6"/>
      </a:lt2>
      <a:accent1>
        <a:srgbClr val="14B978"/>
      </a:accent1>
      <a:accent2>
        <a:srgbClr val="CDFAE1"/>
      </a:accent2>
      <a:accent3>
        <a:srgbClr val="004628"/>
      </a:accent3>
      <a:accent4>
        <a:srgbClr val="C89B14"/>
      </a:accent4>
      <a:accent5>
        <a:srgbClr val="BE3C37"/>
      </a:accent5>
      <a:accent6>
        <a:srgbClr val="780050"/>
      </a:accent6>
      <a:hlink>
        <a:srgbClr val="0563C1"/>
      </a:hlink>
      <a:folHlink>
        <a:srgbClr val="954F72"/>
      </a:folHlink>
    </a:clrScheme>
    <a:fontScheme name="Egendefinert 76">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438" row="9">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97DDDD17-B4FE-4D39-BD31-0559181611D5}">
  <we:reference id="wa104380278" version="1.0.0.6" store="nb-NO" storeType="OMEX"/>
  <we:alternateReferences>
    <we:reference id="WA104380278" version="1.0.0.6"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8"?>
<TemplafyFormConfiguration><![CDATA[{"formFields":[{"required":false,"placeholder":"","lines":0,"helpTexts":{"prefix":"","postfix":""},"spacing":{},"shareValue":false,"type":"textBox","name":"Title","label":"Title"},{"required":false,"placeholder":"","lines":0,"helpTexts":{"prefix":"","postfix":""},"spacing":{},"shareValue":false,"type":"textBox","name":"ProjectNO","label":"Project no/file code"},{"required":false,"helpTexts":{"prefix":"","postfix":""},"spacing":{},"shareValue":false,"type":"datePicker","name":"Date","label":"Date"},{"distinct":true,"hideIfNoUserInteractionRequired":true,"required":false,"autoSelectFirstOption":true,"helpTexts":{"prefix":"","postfix":""},"spacing":{},"shareValue":false,"type":"dropDown","dataSourceName":"Logo","dataSourceFieldName":"Word","name":"Logo","label":"Logo"},{"distinct":true,"hideIfNoUserInteractionRequired":false,"required":false,"autoSelectFirstOption":false,"helpTexts":{"prefix":"","postfix":""},"spacing":{},"shareValue":false,"type":"dropDown","dataSourceName":"Classifications","dataSourceFieldName":"Term","name":"Classification","label":"Classification"}],"formDataEntries":[{"name":"Title","value":"yxa7jMBaI74S17eJZIBtAQ=="},{"name":"Date","value":"Cpbyt4wiknyf5MLhWyzr2A=="},{"name":"Logo","value":"AX+KhpNkGVxZbpTtAeYkwwyavhmKj1xmbnY9aYS/xxE="},{"name":"Classification","value":"p9aKdocCLsJJx6DRbc69GL++VcHbK8Qmk18dpF0SRzg="}]}]]></TemplafyFormConfiguration>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TemplafyTemplateConfiguration><![CDATA[{"elementsMetadata":[{"elementConfiguration":{"binding":"{{Translate(\"Memo\")}}","promptAiService":false,"removeAndKeepContent":false,"disableUpdates":false,"type":"text"},"type":"richTextContentControl","id":"16013655-9678-4d01-a830-27564667c70a"},{"elementConfiguration":{"binding":"{{Form.Title}}","promptAiService":false,"removeAndKeepContent":false,"disableUpdates":false,"type":"text"},"type":"richTextContentControl","id":"ab6c1433-3dd9-4687-95a7-a46527c295a8"},{"elementConfiguration":{"binding":"{{Translate(\"PersonResponsible\")}}","promptAiService":false,"removeAndKeepContent":false,"disableUpdates":false,"type":"text"},"type":"richTextContentControl","id":"29058ae0-d702-4b07-9283-dd9d40ce5fd0"},{"elementConfiguration":{"binding":"{{UserProfile.Name}}","promptAiService":false,"removeAndKeepContent":false,"disableUpdates":false,"type":"text"},"type":"richTextContentControl","id":"e57160b4-91fe-4a31-a3d9-f9921f0bef2e"},{"elementConfiguration":{"binding":"{{Translate(\"ForYourAttention\")}}","promptAiService":false,"removeAndKeepContent":false,"disableUpdates":false,"type":"text"},"type":"richTextContentControl","id":"99aefb22-bb82-4609-baae-a414006702b6"},{"elementConfiguration":{"binding":"{{Translate(\"CommentsInvited\")}}","promptAiService":false,"removeAndKeepContent":false,"disableUpdates":false,"type":"text"},"type":"richTextContentControl","id":"1d068816-a269-452a-802e-910de53cb279"},{"elementConfiguration":{"binding":"{{Translate(\"FYI\")}}","promptAiService":false,"removeAndKeepContent":false,"disableUpdates":false,"type":"text"},"type":"richTextContentControl","id":"556604bf-1696-48ec-8dc3-4432951729c6"},{"elementConfiguration":{"binding":"{{Translate(\"AsAgreed\")}}","promptAiService":false,"removeAndKeepContent":false,"disableUpdates":false,"type":"text"},"type":"richTextContentControl","id":"64a78213-1f8b-4e59-a5a4-c170505c235a"},{"elementConfiguration":{"binding":"{{Translate(\"DistributionMemo\")}}","promptAiService":false,"removeAndKeepContent":false,"disableUpdates":false,"type":"text"},"type":"richTextContentControl","id":"293fa593-0f26-4932-b74e-dbc2fa2e00a4"},{"elementConfiguration":{"binding":"{{Translate(\"ProjectNoFileCode\")}}","promptAiService":false,"removeAndKeepContent":false,"disableUpdates":false,"type":"text"},"type":"richTextContentControl","id":"e4135e3c-9c9e-4cc0-b16d-1cc33d1a3ffb"},{"elementConfiguration":{"binding":"{{Form.ProjectNO}}","promptAiService":false,"removeAndKeepContent":false,"disableUpdates":false,"type":"text"},"type":"richTextContentControl","id":"d9805f66-012d-4f72-9cf0-fc984eb302db"},{"elementConfiguration":{"binding":"{{Translate(\"Date\")}}","promptAiService":false,"removeAndKeepContent":false,"disableUpdates":false,"type":"text"},"type":"richTextContentControl","id":"57b5c541-9f31-4be8-ac9a-d191870230e7"},{"elementConfiguration":{"binding":"{{FormatDateTime(Form.Date, Translate(\"Format_DefaultDate\"), DocumentLanguage)}}","promptAiService":false,"visibility":"","removeAndKeepContent":false,"disableUpdates":false,"type":"text"},"type":"richTextContentControl","id":"db7354cc-45a1-4d21-837f-9cdd4e983e0b"},{"elementConfiguration":{"binding":"{{Translate(\"Classification\")}}","promptAiService":false,"removeAndKeepContent":false,"disableUpdates":false,"type":"text"},"type":"richTextContentControl","id":"61335ffb-77a8-486c-8092-50a822230d26"},{"elementConfiguration":{"binding":"{{Translate(Form.Classification.Term)}}","promptAiService":false,"visibility":"{{IfElse(Not(Equals(UserProfile.DocumentLanguage.Language,\"nb-NO\")), VisibilityType.Delete, VisibilityType.Visible)}}","removeAndKeepContent":false,"disableUpdates":false,"type":"text"},"type":"richTextContentControl","id":"f54842a0-b497-4048-a96b-b3332c6be277"},{"elementConfiguration":{"binding":"{{UserProfile.Institute.Institutt}}","promptAiService":false,"removeAndKeepContent":false,"disableUpdates":false,"type":"text"},"type":"richTextContentControl","id":"65ad41b9-c31d-4409-be6c-10970e252909"},{"elementConfiguration":{"binding":"{{Translate(\"PostalAddress\")}}","promptAiService":false,"removeAndKeepContent":false,"disableUpdates":false,"type":"text"},"type":"richTextContentControl","id":"b4979449-c153-4674-a838-edcb257d3f0e"},{"elementConfiguration":{"binding":"{{UserProfile.Address}}","promptAiService":false,"removeAndKeepContent":false,"disableUpdates":false,"type":"text"},"type":"richTextContentControl","id":"18250626-2c2b-433e-9490-e5a699c7eba1"},{"elementConfiguration":{"binding":"{{UserProfile.ZipCity}}","promptAiService":false,"removeAndKeepContent":false,"disableUpdates":false,"type":"text"},"type":"richTextContentControl","id":"9392fa08-a0d5-4058-bd82-9b4169300a09"},{"elementConfiguration":{"binding":"{{Translate(\"Switchboard\")}}","promptAiService":false,"removeAndKeepContent":false,"disableUpdates":false,"type":"text"},"type":"richTextContentControl","id":"8504b59a-29d7-4ede-a368-3d56ba2677c0"},{"elementConfiguration":{"binding":"{{UserProfile.Company.Sentralbord}}","promptAiService":false,"removeAndKeepContent":false,"disableUpdates":false,"type":"text"},"type":"richTextContentControl","id":"fb5779cd-4b8f-4f01-92ac-7d36cb7b6d70"},{"elementConfiguration":{"binding":"{{UserProfile.Institute.InstituttKontaktepost}}","promptAiService":false,"visibility":"","removeAndKeepContent":false,"disableUpdates":false,"type":"text"},"type":"richTextContentControl","id":"07a68e77-dff1-4ffd-8b09-fa338000f13f"},{"elementConfiguration":{"binding":"{{Translate(\"VAT\")}}","promptAiService":false,"removeAndKeepContent":false,"disableUpdates":false,"type":"text"},"type":"richTextContentControl","id":"c33df2d1-ea6b-490e-b05c-4508b105bd9e"},{"elementConfiguration":{"binding":"{{UserProfile.Company.OrgNr}}","promptAiService":false,"removeAndKeepContent":false,"disableUpdates":false,"type":"text"},"type":"richTextContentControl","id":"81cae0e8-0a52-48b5-b1e9-f430f053b4e6"},{"elementConfiguration":{"binding":"{{UserProfile.Institute.Institutt}}","promptAiService":false,"removeAndKeepContent":false,"disableUpdates":false,"type":"text"},"type":"richTextContentControl","id":"7a1610ed-a333-4ec5-8f0f-20254a65ce2b"},{"elementConfiguration":{"binding":"{{Translate(\"PostalAddress\")}}","promptAiService":false,"removeAndKeepContent":false,"disableUpdates":false,"type":"text"},"type":"richTextContentControl","id":"11b87960-c2a2-404f-9ed8-e31038b9beb7"},{"elementConfiguration":{"binding":"{{UserProfile.Address}}","promptAiService":false,"removeAndKeepContent":false,"disableUpdates":false,"type":"text"},"type":"richTextContentControl","id":"a4e25cba-cdc0-42c6-93e1-9972b56ed80c"},{"elementConfiguration":{"binding":"{{UserProfile.ZipCity}}","promptAiService":false,"removeAndKeepContent":false,"disableUpdates":false,"type":"text"},"type":"richTextContentControl","id":"a11f6e5f-015d-4607-9e9b-df1e1c5dff42"},{"elementConfiguration":{"binding":"{{Translate(\"Switchboard\")}}","promptAiService":false,"removeAndKeepContent":false,"disableUpdates":false,"type":"text"},"type":"richTextContentControl","id":"607c0906-9f75-4550-bf4f-2ed6759c17ae"},{"elementConfiguration":{"binding":"{{UserProfile.Company.Sentralbord}}","promptAiService":false,"removeAndKeepContent":false,"disableUpdates":false,"type":"text"},"type":"richTextContentControl","id":"2bf0519d-3677-45bb-808b-64586da79130"},{"elementConfiguration":{"binding":"{{UserProfile.Institute.InstituttKontaktepost}}","promptAiService":false,"visibility":"","removeAndKeepContent":false,"disableUpdates":false,"type":"text"},"type":"richTextContentControl","id":"81b900f0-6eaf-47fe-9814-fab6384b6cc9"},{"elementConfiguration":{"binding":"{{Translate(\"VAT\")}}","promptAiService":false,"removeAndKeepContent":false,"disableUpdates":false,"type":"text"},"type":"richTextContentControl","id":"819a429e-caec-48bd-8ebd-47b59fb84918"},{"elementConfiguration":{"binding":"{{UserProfile.Company.OrgNr}}","promptAiService":false,"removeAndKeepContent":false,"disableUpdates":false,"type":"text"},"type":"richTextContentControl","id":"e46742b2-ab0d-4beb-b0fc-211bbc57b535"},{"elementConfiguration":{"binding":"{{Translate(\"Of\")}}","promptAiService":false,"removeAndKeepContent":false,"disableUpdates":false,"type":"text"},"type":"richTextContentControl","id":"ac441768-a204-4334-8400-a87ff706ab39"},{"elementConfiguration":{"binding":"{{Translate(\"Of\")}}","promptAiService":false,"removeAndKeepContent":false,"disableUpdates":false,"type":"text"},"type":"richTextContentControl","id":"44585b0e-1dc5-4979-b4e5-1d86cb9fb2b2"}],"transformationConfigurations":[{"language":"{{DocumentLanguage}}","disableUpdates":false,"type":"proofingLanguage"}],"templateName":"Notat-mal med standard logo","templateDescription":"","enableDocumentContentUpdater":true,"version":"2.0"}]]></TemplafyTemplateConfiguration>
</file>

<file path=customXml/item4.xml><?xml version="1.0" encoding="utf-8"?>
<ccMap xmlns="http://gremaxey.mvps.org/CustomXML/MappedCCs">
  <ccElement_268959917 xmlns="http://gremaxey.mvps.org/CustomXML/MappedCCs"/>
</ccMap>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p:properties>
</file>

<file path=customXml/item7.xml><?xml version="1.0" encoding="utf-8"?>
<ct:contentTypeSchema xmlns:ct="http://schemas.microsoft.com/office/2006/metadata/contentType" xmlns:ma="http://schemas.microsoft.com/office/2006/metadata/properties/metaAttributes" ct:_="" ma:_="" ma:contentTypeName="Document" ma:contentTypeID="0x010100D982FC97A4EB864EBF6B6ADD443A67CC" ma:contentTypeVersion="10" ma:contentTypeDescription="Create a new document." ma:contentTypeScope="" ma:versionID="cd7eab058b31381f69f467742e947ad2">
  <xsd:schema xmlns:xsd="http://www.w3.org/2001/XMLSchema" xmlns:xs="http://www.w3.org/2001/XMLSchema" xmlns:p="http://schemas.microsoft.com/office/2006/metadata/properties" xmlns:ns2="3b00a67f-9791-437e-b702-303a706ea042" targetNamespace="http://schemas.microsoft.com/office/2006/metadata/properties" ma:root="true" ma:fieldsID="706171daafd06d1add0d6a63c06a7ef6" ns2:_="">
    <xsd:import namespace="3b00a67f-9791-437e-b702-303a706ea042"/>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AutoKeyPoints" minOccurs="0"/>
                <xsd:element ref="ns2:MediaServiceKeyPoint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b00a67f-9791-437e-b702-303a706ea04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8.xml><?xml version="1.0" encoding="utf-8"?>
<ccMap xmlns="http://gregmaxey/mvps.org/myNameSpace">
  <ccElement_Project_No. xmlns="http://gregmaxey/mvps.org/myNameSpace"/>
</ccMap>
</file>

<file path=customXml/itemProps1.xml><?xml version="1.0" encoding="utf-8"?>
<ds:datastoreItem xmlns:ds="http://schemas.openxmlformats.org/officeDocument/2006/customXml" ds:itemID="{6F950118-9461-41E2-ABEA-D176665510B9}">
  <ds:schemaRefs/>
</ds:datastoreItem>
</file>

<file path=customXml/itemProps2.xml><?xml version="1.0" encoding="utf-8"?>
<ds:datastoreItem xmlns:ds="http://schemas.openxmlformats.org/officeDocument/2006/customXml" ds:itemID="{734C2FC2-0FA1-46BF-8B07-6F85563CFB4D}">
  <ds:schemaRefs>
    <ds:schemaRef ds:uri="http://schemas.openxmlformats.org/officeDocument/2006/bibliography"/>
  </ds:schemaRefs>
</ds:datastoreItem>
</file>

<file path=customXml/itemProps3.xml><?xml version="1.0" encoding="utf-8"?>
<ds:datastoreItem xmlns:ds="http://schemas.openxmlformats.org/officeDocument/2006/customXml" ds:itemID="{C2532FC5-BF42-4E34-9936-D3A45D76B4B8}">
  <ds:schemaRefs/>
</ds:datastoreItem>
</file>

<file path=customXml/itemProps4.xml><?xml version="1.0" encoding="utf-8"?>
<ds:datastoreItem xmlns:ds="http://schemas.openxmlformats.org/officeDocument/2006/customXml" ds:itemID="{91A57853-7094-43C0-9A60-3558C47563DD}">
  <ds:schemaRefs>
    <ds:schemaRef ds:uri="http://gremaxey.mvps.org/CustomXML/MappedCCs"/>
  </ds:schemaRefs>
</ds:datastoreItem>
</file>

<file path=customXml/itemProps5.xml><?xml version="1.0" encoding="utf-8"?>
<ds:datastoreItem xmlns:ds="http://schemas.openxmlformats.org/officeDocument/2006/customXml" ds:itemID="{F3AC7CC8-DE1F-4E19-AC90-54C33C614053}">
  <ds:schemaRefs>
    <ds:schemaRef ds:uri="http://schemas.microsoft.com/sharepoint/v3/contenttype/forms"/>
  </ds:schemaRefs>
</ds:datastoreItem>
</file>

<file path=customXml/itemProps6.xml><?xml version="1.0" encoding="utf-8"?>
<ds:datastoreItem xmlns:ds="http://schemas.openxmlformats.org/officeDocument/2006/customXml" ds:itemID="{FE5492E4-3E22-47F1-93D5-0FE26C9A2641}">
  <ds:schemaRefs>
    <ds:schemaRef ds:uri="http://schemas.microsoft.com/office/2006/metadata/properties"/>
    <ds:schemaRef ds:uri="http://schemas.microsoft.com/office/infopath/2007/PartnerControls"/>
  </ds:schemaRefs>
</ds:datastoreItem>
</file>

<file path=customXml/itemProps7.xml><?xml version="1.0" encoding="utf-8"?>
<ds:datastoreItem xmlns:ds="http://schemas.openxmlformats.org/officeDocument/2006/customXml" ds:itemID="{2D876872-DEFA-4095-8237-063999CA87F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b00a67f-9791-437e-b702-303a706ea04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8.xml><?xml version="1.0" encoding="utf-8"?>
<ds:datastoreItem xmlns:ds="http://schemas.openxmlformats.org/officeDocument/2006/customXml" ds:itemID="{48B1EB65-7810-4798-8147-9637C57625A8}">
  <ds:schemaRefs>
    <ds:schemaRef ds:uri="http://gregmaxey/mvps.org/myNameSpace"/>
  </ds:schemaRefs>
</ds:datastoreItem>
</file>

<file path=docMetadata/LabelInfo.xml><?xml version="1.0" encoding="utf-8"?>
<clbl:labelList xmlns:clbl="http://schemas.microsoft.com/office/2020/mipLabelMetadata">
  <clbl:label id="{e1f00f39-6041-45b0-b309-e0210d8b32af}" enabled="0" method="" siteId="{e1f00f39-6041-45b0-b309-e0210d8b32af}" removed="1"/>
</clbl:labelList>
</file>

<file path=docProps/app.xml><?xml version="1.0" encoding="utf-8"?>
<Properties xmlns="http://schemas.openxmlformats.org/officeDocument/2006/extended-properties" xmlns:vt="http://schemas.openxmlformats.org/officeDocument/2006/docPropsVTypes">
  <Template>Notat-mal med standard logo</Template>
  <TotalTime>815</TotalTime>
  <Pages>1</Pages>
  <Words>1967</Words>
  <Characters>10428</Characters>
  <Application>Microsoft Office Word</Application>
  <DocSecurity>0</DocSecurity>
  <Lines>86</Lines>
  <Paragraphs>24</Paragraphs>
  <ScaleCrop>false</ScaleCrop>
  <HeadingPairs>
    <vt:vector size="4" baseType="variant">
      <vt:variant>
        <vt:lpstr>Tittel</vt:lpstr>
      </vt:variant>
      <vt:variant>
        <vt:i4>1</vt:i4>
      </vt:variant>
      <vt:variant>
        <vt:lpstr>Title</vt:lpstr>
      </vt:variant>
      <vt:variant>
        <vt:i4>1</vt:i4>
      </vt:variant>
    </vt:vector>
  </HeadingPairs>
  <TitlesOfParts>
    <vt:vector size="2" baseType="lpstr">
      <vt:lpstr/>
      <vt:lpstr/>
    </vt:vector>
  </TitlesOfParts>
  <Company>Evry</Company>
  <LinksUpToDate>false</LinksUpToDate>
  <CharactersWithSpaces>12371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Roy Eivind Antonsen</dc:creator>
  <cp:lastModifiedBy>Roy Eivind Antonsen</cp:lastModifiedBy>
  <cp:revision>240</cp:revision>
  <dcterms:created xsi:type="dcterms:W3CDTF">2026-03-27T09:10:00Z</dcterms:created>
  <dcterms:modified xsi:type="dcterms:W3CDTF">2026-04-13T15:05:00Z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ContentTypeId">
    <vt:lpwstr>0x010100D982FC97A4EB864EBF6B6ADD443A67CC</vt:lpwstr>
  </property>
  <property fmtid="{D5CDD505-2E9C-101B-9397-08002B2CF9AE}" pid="4" name="TemplafyTenantId">
    <vt:lpwstr>sintef</vt:lpwstr>
  </property>
  <property fmtid="{D5CDD505-2E9C-101B-9397-08002B2CF9AE}" pid="5" name="TemplafyTemplateId">
    <vt:lpwstr>1104753807273754916</vt:lpwstr>
  </property>
  <property fmtid="{D5CDD505-2E9C-101B-9397-08002B2CF9AE}" pid="6" name="TemplafyUserProfileId">
    <vt:lpwstr>746139018930159705</vt:lpwstr>
  </property>
  <property fmtid="{D5CDD505-2E9C-101B-9397-08002B2CF9AE}" pid="7" name="TemplafyLanguageCode">
    <vt:lpwstr>nb-NO</vt:lpwstr>
  </property>
  <property fmtid="{D5CDD505-2E9C-101B-9397-08002B2CF9AE}" pid="8" name="TemplafyFromBlank">
    <vt:bool>false</vt:bool>
  </property>
</Properties>
</file>